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7303C3" w:rsidRDefault="00833726" w:rsidP="007303C3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0CCF4B4E">
                <wp:extent cx="6789328" cy="976807"/>
                <wp:effectExtent l="0" t="0" r="882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328" cy="976807"/>
                          <a:chOff x="76688" y="27549"/>
                          <a:chExt cx="689022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83678" y="110585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77777777" w:rsidR="00833726" w:rsidRDefault="00833726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833726" w:rsidRPr="00217749" w:rsidRDefault="00833726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95102" cy="680679"/>
                            <a:chOff x="1671807" y="349901"/>
                            <a:chExt cx="548681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86810" cy="681670"/>
                              <a:chOff x="1671807" y="349901"/>
                              <a:chExt cx="548681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256"/>
                                <a:ext cx="5382927" cy="552814"/>
                                <a:chOff x="1775690" y="428256"/>
                                <a:chExt cx="538292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853" y="428256"/>
                                  <a:ext cx="5274764" cy="552814"/>
                                  <a:chOff x="1883853" y="428220"/>
                                  <a:chExt cx="5274764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853" y="428220"/>
                                    <a:ext cx="5274764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186238" cy="485775"/>
                                    <a:chOff x="2905011" y="465461"/>
                                    <a:chExt cx="418623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780"/>
                                      <a:ext cx="4168162" cy="384992"/>
                                      <a:chOff x="2923087" y="526780"/>
                                      <a:chExt cx="416816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863" y="526780"/>
                                        <a:ext cx="4041386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3CC0E42" w:rsidR="00833726" w:rsidRPr="0073482F" w:rsidRDefault="00833726" w:rsidP="0073482F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P</w:t>
                                          </w:r>
                                          <w:r w:rsidR="0073482F"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 xml:space="preserve">HƯƠNG </w:t>
                                          </w: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T</w:t>
                                          </w:r>
                                          <w:r w:rsidR="0073482F"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RÌNH</w:t>
                                          </w: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 xml:space="preserve"> LƯỢNG GIÁC CƠ BẢN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57363" y="454260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55276B0" w:rsidR="00833726" w:rsidRDefault="00833726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6pt;height:76.9pt;mso-position-horizontal-relative:char;mso-position-vertical-relative:line" coordorigin="766,275" coordsize="6890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836;top:110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77777777" w:rsidR="00833726" w:rsidRDefault="00833726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833726" w:rsidRPr="00217749" w:rsidRDefault="00833726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951;height:680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868;height:681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2;width:53830;height:5528" coordorigin="17756,4282" coordsize="5382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8;top:4282;width:52748;height:5528" coordorigin="18838,4282" coordsize="5274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8;top:4282;width:52748;height:5532;visibility:visible;mso-wrap-style:square;v-text-anchor:middle" coordsize="5274764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" path="m,l5074558,r200206,200206l5274764,553223,,553223,,xe" fillcolor="#fffff7" stroked="f" strokeweight="1.25pt">
                          <v:fill r:id="rId8" o:title="" color2="#f0d5ff" type="pattern"/>
                          <v:path arrowok="t" o:connecttype="custom" o:connectlocs="0,0;5074558,0;5274764,200206;5274764,553223;0,553223;0,0" o:connectangles="0,0,0,0,0,0"/>
                        </v:shape>
                        <v:group id="Group 485" o:spid="_x0000_s1042" style="position:absolute;left:29050;top:4654;width:41862;height:4858" coordorigin="29050,4654" coordsize="418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7;width:41682;height:3850" coordorigin="29230,5267" coordsize="41681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8;top:5267;width:40414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" adj="2133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3CC0E42" w:rsidR="00833726" w:rsidRPr="0073482F" w:rsidRDefault="00833726" w:rsidP="0073482F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P</w:t>
                                    </w:r>
                                    <w:r w:rsidR="0073482F"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 xml:space="preserve">HƯƠNG </w:t>
                                    </w: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T</w:t>
                                    </w:r>
                                    <w:r w:rsidR="0073482F"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RÌNH</w:t>
                                    </w: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 xml:space="preserve"> LƯỢNG GIÁC CƠ BẢN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573;top:4542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55276B0" w:rsidR="00833726" w:rsidRDefault="00833726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7303C3" w:rsidRDefault="00EC5D1C" w:rsidP="007303C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2E15EC41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5D5C65" w:rsidRPr="00531501" w:rsidRDefault="005D5C65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5D5C65" w:rsidRDefault="005D5C65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5D5C65" w:rsidRDefault="005D5C65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5D5C65" w:rsidRPr="00531501" w:rsidRDefault="005D5C65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5D5C65" w:rsidRDefault="005D5C65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5D5C65" w:rsidRDefault="005D5C65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7303C3" w:rsidRDefault="00C12161" w:rsidP="007303C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48886CA">
                <wp:extent cx="6559578" cy="7222093"/>
                <wp:effectExtent l="0" t="0" r="12700" b="1714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7222093"/>
                          <a:chOff x="-58448" y="-10934"/>
                          <a:chExt cx="6559578" cy="391353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18"/>
                            <a:ext cx="6501130" cy="39026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131218" w:rsidRPr="00131218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2B84E65" w14:textId="30EFD07F" w:rsidR="00F2792A" w:rsidRPr="00A96BEC" w:rsidRDefault="00F2792A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993994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sinx = a</w:t>
                              </w:r>
                            </w:p>
                            <w:p w14:paraId="53A46676" w14:textId="1AAB2215" w:rsidR="00F2792A" w:rsidRPr="00DB49F0" w:rsidRDefault="00F2792A" w:rsidP="0005310E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A76B257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25" DrawAspect="Content" ObjectID="_1685728738" r:id="rId11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="00AF24C9"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5105CBA9" w14:textId="6FCE3ADD" w:rsidR="00AF24C9" w:rsidRPr="00AF24C9" w:rsidRDefault="00F2792A" w:rsidP="0005310E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6A484C1">
                                  <v:shape id="_x0000_i1026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26" DrawAspect="Content" ObjectID="_1685728739" r:id="rId12"/>
                                </w:objec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Phương trình: 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 w:rsidRPr="00AF24C9">
                                <w:rPr>
                                  <w:position w:val="-36"/>
                                </w:rPr>
                                <w:object w:dxaOrig="3440" w:dyaOrig="840" w14:anchorId="186BB0F4">
                                  <v:shape id="_x0000_i1027" type="#_x0000_t75" style="width:151.45pt;height:41.45pt" o:ole="">
                                    <v:imagedata r:id="rId13" o:title=""/>
                                  </v:shape>
                                  <o:OLEObject Type="Embed" ProgID="Equation.DSMT4" ShapeID="_x0000_i1027" DrawAspect="Content" ObjectID="_1685728740" r:id="rId14"/>
                                </w:object>
                              </w:r>
                            </w:p>
                            <w:p w14:paraId="3ED02FE2" w14:textId="1B9E3380" w:rsidR="00F2792A" w:rsidRPr="00A96BEC" w:rsidRDefault="008A1761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❷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.</w:t>
                              </w:r>
                              <w:r w:rsidR="00F2792A" w:rsidRPr="00AC361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53C9C206" w14:textId="1971E7DE" w:rsidR="00F2792A" w:rsidRPr="00F10CAD" w:rsidRDefault="00F2792A" w:rsidP="0005310E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sinf(x) = sing(x)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28"/>
                                </w:rPr>
                                <w:object w:dxaOrig="2920" w:dyaOrig="680" w14:anchorId="3085AF17">
                                  <v:shape id="_x0000_i1028" type="#_x0000_t75" style="width:128.4pt;height:33.95pt" o:ole="">
                                    <v:imagedata r:id="rId15" o:title=""/>
                                  </v:shape>
                                  <o:OLEObject Type="Embed" ProgID="Equation.DSMT4" ShapeID="_x0000_i1028" DrawAspect="Content" ObjectID="_1685728741" r:id="rId16"/>
                                </w:object>
                              </w:r>
                              <w:r w:rsidR="001B178C" w:rsidRPr="001B178C">
                                <w:rPr>
                                  <w:color w:val="0000CC"/>
                                </w:rPr>
                                <w:t xml:space="preserve">, </w:t>
                              </w:r>
                              <w:r w:rsidR="001B178C"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="001B178C"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Radian</w:t>
                              </w:r>
                            </w:p>
                            <w:p w14:paraId="7E25409C" w14:textId="6A7F8875" w:rsidR="00F2792A" w:rsidRPr="00F260A3" w:rsidRDefault="00F2792A" w:rsidP="0005310E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sinx = sin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7693D" w:rsidRPr="00F260A3">
                                <w:rPr>
                                  <w:i/>
                                  <w:position w:val="-34"/>
                                </w:rPr>
                                <w:object w:dxaOrig="2880" w:dyaOrig="800" w14:anchorId="139ACA11">
                                  <v:shape id="_x0000_i1029" type="#_x0000_t75" style="width:116.15pt;height:37.35pt" o:ole="">
                                    <v:imagedata r:id="rId17" o:title=""/>
                                  </v:shape>
                                  <o:OLEObject Type="Embed" ProgID="Equation.DSMT4" ShapeID="_x0000_i1029" DrawAspect="Content" ObjectID="_1685728742" r:id="rId18"/>
                                </w:object>
                              </w:r>
                              <w:r w:rsidR="001B178C">
                                <w:rPr>
                                  <w:i/>
                                </w:rPr>
                                <w:t xml:space="preserve">, </w:t>
                              </w:r>
                              <w:r w:rsidR="001B178C"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="001B178C"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độ</w:t>
                              </w:r>
                            </w:p>
                            <w:p w14:paraId="762C981B" w14:textId="6F140C77" w:rsidR="00F2792A" w:rsidRDefault="008A1761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❸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="00F2792A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55"/>
                                <w:gridCol w:w="5197"/>
                              </w:tblGrid>
                              <w:tr w:rsidR="004C56B6" w14:paraId="797B3697" w14:textId="77777777" w:rsidTr="00301A14">
                                <w:tc>
                                  <w:tcPr>
                                    <w:tcW w:w="4555" w:type="dxa"/>
                                  </w:tcPr>
                                  <w:p w14:paraId="389F76AE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6411601">
                                        <v:shape id="_x0000_i1030" type="#_x0000_t75" style="width:12.25pt;height:33.3pt" o:ole="">
                                          <v:imagedata r:id="rId19" o:title=""/>
                                        </v:shape>
                                        <o:OLEObject Type="Embed" ProgID="Equation.DSMT4" ShapeID="_x0000_i1030" DrawAspect="Content" ObjectID="_1685728743" r:id="rId20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5898D5C3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9F5E003">
                                        <v:shape id="_x0000_i1031" type="#_x0000_t75" style="width:12.25pt;height:33.3pt" o:ole="">
                                          <v:imagedata r:id="rId19" o:title=""/>
                                        </v:shape>
                                        <o:OLEObject Type="Embed" ProgID="Equation.DSMT4" ShapeID="_x0000_i1031" DrawAspect="Content" ObjectID="_1685728744" r:id="rId21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7A4D90E6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6008CC87" w14:textId="77777777" w:rsidR="004C56B6" w:rsidRDefault="004C56B6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798A2F44" w14:textId="545FDDA4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="00D1245B"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 xml:space="preserve">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 w:rsidR="00FA0CB6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FB4D1DA">
                                        <v:shape id="_x0000_i1032" type="#_x0000_t75" style="width:12.25pt;height:33.3pt" o:ole="">
                                          <v:imagedata r:id="rId19" o:title=""/>
                                        </v:shape>
                                        <o:OLEObject Type="Embed" ProgID="Equation.DSMT4" ShapeID="_x0000_i1032" DrawAspect="Content" ObjectID="_1685728745" r:id="rId22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45442E40" w14:textId="34A1754B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26E3503E">
                                        <v:shape id="_x0000_i1033" type="#_x0000_t75" style="width:12.25pt;height:33.3pt" o:ole="">
                                          <v:imagedata r:id="rId19" o:title=""/>
                                        </v:shape>
                                        <o:OLEObject Type="Embed" ProgID="Equation.DSMT4" ShapeID="_x0000_i1033" DrawAspect="Content" ObjectID="_1685728746" r:id="rId23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63AF327A" w14:textId="788B1FE6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4C9B3634" w14:textId="77777777" w:rsidR="004C56B6" w:rsidRDefault="004C56B6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</w:tr>
                              <w:tr w:rsidR="00301A14" w14:paraId="7BD1D5CE" w14:textId="77777777" w:rsidTr="00301A14">
                                <w:trPr>
                                  <w:trHeight w:val="4156"/>
                                </w:trPr>
                                <w:tc>
                                  <w:tcPr>
                                    <w:tcW w:w="4555" w:type="dxa"/>
                                  </w:tcPr>
                                  <w:p w14:paraId="08E0A14F" w14:textId="77777777" w:rsidR="008856C9" w:rsidRDefault="00C1207B" w:rsidP="008856C9">
                                    <w:pP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8856C9">
                                      <w:rPr>
                                        <w:rFonts w:ascii="Cambria Math" w:hAnsi="Cambria Math" w:cs="Chu Van An"/>
                                        <w:bCs/>
                                        <w:iCs/>
                                        <w:color w:val="FF0000"/>
                                      </w:rPr>
                                      <w:t xml:space="preserve"> </w:t>
                                    </w:r>
                                    <w:r w:rsidR="00131218" w:rsidRPr="008856C9">
                                      <w:rPr>
                                        <w:rFonts w:ascii="Cambria Math" w:hAnsi="Cambria Math" w:cs="Chu Van An"/>
                                        <w:bCs/>
                                        <w:iCs/>
                                        <w:color w:val="FF0000"/>
                                      </w:rPr>
                                      <w:t>❹</w:t>
                                    </w:r>
                                    <w:r w:rsidR="00131218" w:rsidRPr="008856C9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C00000"/>
                                      </w:rPr>
                                      <w:t xml:space="preserve">. </w:t>
                                    </w:r>
                                    <w:r w:rsidR="00131218" w:rsidRPr="008856C9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  <w:t>Công thức cơ bản:</w:t>
                                    </w:r>
                                    <w:r w:rsidR="00131218"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</w:p>
                                  <w:p w14:paraId="2E57C5DB" w14:textId="5BC753A4" w:rsidR="00131218" w:rsidRPr="008856C9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680" w:dyaOrig="340" w14:anchorId="45DC1067">
                                        <v:shape id="_x0000_i1034" type="#_x0000_t75" style="width:84.25pt;height:17pt" o:ole="">
                                          <v:imagedata r:id="rId24" o:title=""/>
                                        </v:shape>
                                        <o:OLEObject Type="Embed" ProgID="Equation.DSMT4" ShapeID="_x0000_i1034" DrawAspect="Content" ObjectID="_1685728747" r:id="rId25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,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220" w:dyaOrig="200" w14:anchorId="266E1C8F">
                                        <v:shape id="_x0000_i1035" type="#_x0000_t75" style="width:11.55pt;height:9.5pt" o:ole="">
                                          <v:imagedata r:id="rId26" o:title=""/>
                                        </v:shape>
                                        <o:OLEObject Type="Embed" ProgID="Equation.DSMT4" ShapeID="_x0000_i1035" DrawAspect="Content" ObjectID="_1685728748" r:id="rId27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 </w:t>
                                    </w:r>
                                  </w:p>
                                  <w:p w14:paraId="784E356D" w14:textId="5E9923E6" w:rsidR="00131218" w:rsidRPr="00131218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340" w:dyaOrig="260" w14:anchorId="694A5BF5">
                                        <v:shape id="_x0000_i1036" type="#_x0000_t75" style="width:66.55pt;height:12.9pt" o:ole="">
                                          <v:imagedata r:id="rId28" o:title=""/>
                                        </v:shape>
                                        <o:OLEObject Type="Embed" ProgID="Equation.DSMT4" ShapeID="_x0000_i1036" DrawAspect="Content" ObjectID="_1685728749" r:id="rId29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với mọi </w:t>
                                    </w: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700" w:dyaOrig="580" w14:anchorId="64B6C72E">
                                        <v:shape id="_x0000_i1037" type="#_x0000_t75" style="width:35.3pt;height:29.2pt" o:ole="">
                                          <v:imagedata r:id="rId30" o:title=""/>
                                        </v:shape>
                                        <o:OLEObject Type="Embed" ProgID="Equation.DSMT4" ShapeID="_x0000_i1037" DrawAspect="Content" ObjectID="_1685728750" r:id="rId31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</w:t>
                                    </w:r>
                                  </w:p>
                                  <w:p w14:paraId="6B6492C0" w14:textId="3C3F2C74" w:rsidR="00131218" w:rsidRPr="00131218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40" w:dyaOrig="620" w14:anchorId="53040F3E">
                                        <v:shape id="_x0000_i1038" type="#_x0000_t75" style="width:86.95pt;height:30.55pt" o:ole="">
                                          <v:imagedata r:id="rId32" o:title=""/>
                                        </v:shape>
                                        <o:OLEObject Type="Embed" ProgID="Equation.DSMT4" ShapeID="_x0000_i1038" DrawAspect="Content" ObjectID="_1685728751" r:id="rId33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780" w:dyaOrig="260" w14:anchorId="5DC9AE10">
                                        <v:shape id="_x0000_i1039" type="#_x0000_t75" style="width:38.7pt;height:12.9pt" o:ole="">
                                          <v:imagedata r:id="rId34" o:title=""/>
                                        </v:shape>
                                        <o:OLEObject Type="Embed" ProgID="Equation.DSMT4" ShapeID="_x0000_i1039" DrawAspect="Content" ObjectID="_1685728752" r:id="rId35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</w:t>
                                    </w:r>
                                  </w:p>
                                  <w:p w14:paraId="0C5ECF35" w14:textId="626AF4D3" w:rsidR="00131218" w:rsidRPr="00131218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00" w:dyaOrig="620" w14:anchorId="1D279546">
                                        <v:shape id="_x0000_i1040" type="#_x0000_t75" style="width:84.9pt;height:30.55pt" o:ole="">
                                          <v:imagedata r:id="rId36" o:title=""/>
                                        </v:shape>
                                        <o:OLEObject Type="Embed" ProgID="Equation.DSMT4" ShapeID="_x0000_i1040" DrawAspect="Content" ObjectID="_1685728753" r:id="rId37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660" w:dyaOrig="260" w14:anchorId="129662C4">
                                        <v:shape id="_x0000_i1041" type="#_x0000_t75" style="width:33.3pt;height:12.9pt" o:ole="">
                                          <v:imagedata r:id="rId38" o:title=""/>
                                        </v:shape>
                                        <o:OLEObject Type="Embed" ProgID="Equation.DSMT4" ShapeID="_x0000_i1041" DrawAspect="Content" ObjectID="_1685728754" r:id="rId39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</w:t>
                                    </w:r>
                                  </w:p>
                                  <w:p w14:paraId="610719E2" w14:textId="2EDD99D9" w:rsidR="00D44B9C" w:rsidRPr="00D44B9C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="00D44B9C" w:rsidRPr="003E18B5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265" w:dyaOrig="301" w14:anchorId="449C77D4">
                                        <v:shape id="_x0000_i1042" type="#_x0000_t75" style="width:163.7pt;height:14.95pt" o:ole="">
                                          <v:imagedata r:id="rId40" o:title=""/>
                                        </v:shape>
                                        <o:OLEObject Type="Embed" ProgID="Equation.DSMT4" ShapeID="_x0000_i1042" DrawAspect="Content" ObjectID="_1685728755" r:id="rId41"/>
                                      </w:object>
                                    </w:r>
                                  </w:p>
                                  <w:p w14:paraId="4FEA2755" w14:textId="77777777" w:rsidR="00D44B9C" w:rsidRPr="00D44B9C" w:rsidRDefault="00D44B9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533" w:dyaOrig="687" w14:anchorId="333BDD3D">
                                        <v:shape id="_x0000_i1043" type="#_x0000_t75" style="width:177.3pt;height:34.65pt" o:ole="">
                                          <v:imagedata r:id="rId42" o:title=""/>
                                        </v:shape>
                                        <o:OLEObject Type="Embed" ProgID="Equation.DSMT4" ShapeID="_x0000_i1043" DrawAspect="Content" ObjectID="_1685728756" r:id="rId43"/>
                                      </w:object>
                                    </w:r>
                                  </w:p>
                                  <w:p w14:paraId="10F7E388" w14:textId="613F05C4" w:rsidR="00131218" w:rsidRDefault="00D44B9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84" w:dyaOrig="687" w14:anchorId="21FF495D">
                                        <v:shape id="_x0000_i1044" type="#_x0000_t75" style="width:184.75pt;height:34.65pt" o:ole="">
                                          <v:imagedata r:id="rId44" o:title=""/>
                                        </v:shape>
                                        <o:OLEObject Type="Embed" ProgID="Equation.DSMT4" ShapeID="_x0000_i1044" DrawAspect="Content" ObjectID="_1685728757" r:id="rId45"/>
                                      </w:object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4B4D1E95" w14:textId="77777777" w:rsidR="00D44B9C" w:rsidRPr="00131218" w:rsidRDefault="00D44B9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800" w:dyaOrig="260" w14:anchorId="08BC69D3">
                                        <v:shape id="_x0000_i1045" type="#_x0000_t75" style="width:90.35pt;height:12.9pt" o:ole="">
                                          <v:imagedata r:id="rId46" o:title=""/>
                                        </v:shape>
                                        <o:OLEObject Type="Embed" ProgID="Equation.DSMT4" ShapeID="_x0000_i1045" DrawAspect="Content" ObjectID="_1685728758" r:id="rId47"/>
                                      </w:object>
                                    </w:r>
                                  </w:p>
                                  <w:p w14:paraId="689B0D39" w14:textId="77777777" w:rsidR="00D44B9C" w:rsidRPr="00131218" w:rsidRDefault="00D44B9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4520" w:dyaOrig="340" w14:anchorId="3F3485AA">
                                        <v:shape id="_x0000_i1046" type="#_x0000_t75" style="width:225.5pt;height:17pt" o:ole="">
                                          <v:imagedata r:id="rId48" o:title=""/>
                                        </v:shape>
                                        <o:OLEObject Type="Embed" ProgID="Equation.DSMT4" ShapeID="_x0000_i1046" DrawAspect="Content" ObjectID="_1685728759" r:id="rId49"/>
                                      </w:object>
                                    </w:r>
                                  </w:p>
                                  <w:p w14:paraId="06B79FBA" w14:textId="1F572E68" w:rsidR="00D44B9C" w:rsidRDefault="00D44B9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 w:hanging="354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60" w:dyaOrig="580" w14:anchorId="5CF8A592">
                                        <v:shape id="_x0000_i1047" type="#_x0000_t75" style="width:83.55pt;height:29.2pt" o:ole="">
                                          <v:imagedata r:id="rId50" o:title=""/>
                                        </v:shape>
                                        <o:OLEObject Type="Embed" ProgID="Equation.DSMT4" ShapeID="_x0000_i1047" DrawAspect="Content" ObjectID="_1685728760" r:id="rId51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;     </w:t>
                                    </w: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80" w:dyaOrig="580" w14:anchorId="49F4B193">
                                        <v:shape id="_x0000_i1048" type="#_x0000_t75" style="width:84.25pt;height:29.2pt" o:ole="">
                                          <v:imagedata r:id="rId52" o:title=""/>
                                        </v:shape>
                                        <o:OLEObject Type="Embed" ProgID="Equation.DSMT4" ShapeID="_x0000_i1048" DrawAspect="Content" ObjectID="_1685728761" r:id="rId53"/>
                                      </w:object>
                                    </w:r>
                                  </w:p>
                                  <w:p w14:paraId="4C3A9FB1" w14:textId="748E008A" w:rsidR="00DF09E7" w:rsidRDefault="00DF09E7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240" w:dyaOrig="300" w14:anchorId="03DB73BE">
                                        <v:shape id="_x0000_i1049" type="#_x0000_t75" style="width:162.35pt;height:14.95pt" o:ole="">
                                          <v:imagedata r:id="rId54" o:title=""/>
                                        </v:shape>
                                        <o:OLEObject Type="Embed" ProgID="Equation.DSMT4" ShapeID="_x0000_i1049" DrawAspect="Content" ObjectID="_1685728762" r:id="rId55"/>
                                      </w:object>
                                    </w:r>
                                  </w:p>
                                  <w:p w14:paraId="5FE0D3B5" w14:textId="1993E1A2" w:rsidR="00131218" w:rsidRPr="00131218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159" w:dyaOrig="300" w14:anchorId="14F3E0C5">
                                        <v:shape id="_x0000_i1050" type="#_x0000_t75" style="width:158.25pt;height:14.95pt" o:ole="">
                                          <v:imagedata r:id="rId56" o:title=""/>
                                        </v:shape>
                                        <o:OLEObject Type="Embed" ProgID="Equation.DSMT4" ShapeID="_x0000_i1050" DrawAspect="Content" ObjectID="_1685728763" r:id="rId57"/>
                                      </w:object>
                                    </w:r>
                                  </w:p>
                                  <w:p w14:paraId="5D1315E3" w14:textId="77777777" w:rsidR="00131218" w:rsidRPr="00DF09E7" w:rsidRDefault="00131218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280" w:dyaOrig="580" w14:anchorId="0C804894">
                                        <v:shape id="_x0000_i1051" type="#_x0000_t75" style="width:164.4pt;height:29.2pt" o:ole="">
                                          <v:imagedata r:id="rId58" o:title=""/>
                                        </v:shape>
                                        <o:OLEObject Type="Embed" ProgID="Equation.DSMT4" ShapeID="_x0000_i1051" DrawAspect="Content" ObjectID="_1685728764" r:id="rId59"/>
                                      </w:object>
                                    </w:r>
                                  </w:p>
                                  <w:p w14:paraId="572174FB" w14:textId="257B1857" w:rsidR="00DF09E7" w:rsidRPr="00D44B9C" w:rsidRDefault="00ED000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340" w:dyaOrig="580" w14:anchorId="356D48D5">
                                        <v:shape id="_x0000_i1052" type="#_x0000_t75" style="width:167.1pt;height:29.2pt" o:ole="">
                                          <v:imagedata r:id="rId60" o:title=""/>
                                        </v:shape>
                                        <o:OLEObject Type="Embed" ProgID="Equation.DSMT4" ShapeID="_x0000_i1052" DrawAspect="Content" ObjectID="_1685728765" r:id="rId61"/>
                                      </w:object>
                                    </w:r>
                                  </w:p>
                                  <w:p w14:paraId="7D1A49AF" w14:textId="77777777" w:rsidR="00D44B9C" w:rsidRPr="00ED000C" w:rsidRDefault="00ED000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60" w:dyaOrig="580" w14:anchorId="1B204DD1">
                                        <v:shape id="_x0000_i1053" type="#_x0000_t75" style="width:152.85pt;height:29.2pt" o:ole="">
                                          <v:imagedata r:id="rId62" o:title=""/>
                                        </v:shape>
                                        <o:OLEObject Type="Embed" ProgID="Equation.DSMT4" ShapeID="_x0000_i1053" DrawAspect="Content" ObjectID="_1685728766" r:id="rId63"/>
                                      </w:object>
                                    </w:r>
                                  </w:p>
                                  <w:p w14:paraId="0AFBE020" w14:textId="0153C868" w:rsidR="00ED000C" w:rsidRPr="00131218" w:rsidRDefault="00ED000C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40" w:dyaOrig="580" w14:anchorId="019E4DE8">
                                        <v:shape id="_x0000_i1054" type="#_x0000_t75" style="width:152.15pt;height:29.2pt" o:ole="">
                                          <v:imagedata r:id="rId64" o:title=""/>
                                        </v:shape>
                                        <o:OLEObject Type="Embed" ProgID="Equation.DSMT4" ShapeID="_x0000_i1054" DrawAspect="Content" ObjectID="_1685728767" r:id="rId6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12BAD01" w14:textId="77777777" w:rsidR="00131218" w:rsidRDefault="00131218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6F2F334E" w14:textId="77777777" w:rsidR="004C56B6" w:rsidRPr="0069435F" w:rsidRDefault="004C56B6" w:rsidP="00E9420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55409A62" w14:textId="6F632B08" w:rsidR="005D5C65" w:rsidRPr="00AE2F62" w:rsidRDefault="005D5C65" w:rsidP="00E9420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9D22A88" w14:textId="77777777" w:rsidR="005D5C65" w:rsidRPr="009A7228" w:rsidRDefault="005D5C65" w:rsidP="00E9420D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5D5C65" w:rsidRDefault="005D5C65" w:rsidP="00E9420D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5D5C65" w:rsidRDefault="005D5C65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6.5pt;height:568.65pt;mso-position-horizontal-relative:char;mso-position-vertical-relative:line" coordorigin="-584,-109" coordsize="65595,39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">
                <v:shape id="Rectangle: Diagonal Corners Rounded 244" o:spid="_x0000_s1071" style="position:absolute;width:65011;height:39025;visibility:visible;mso-wrap-style:square;v-text-anchor:middle" coordsize="6501130,39026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" adj="-11796480,,5400" path="m36958,l6397789,v57074,,103341,46267,103341,103341l6501130,3865659v,20411,-16547,36958,-36958,36958l103341,3902617c46267,3902617,,3856350,,3799276l,36958c,16547,16547,,3695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6958,0;6397789,0;6501130,103341;6501130,3865659;6464172,3902617;103341,3902617;0,3799276;0,36958;36958,0" o:connectangles="0,0,0,0,0,0,0,0,0" textboxrect="0,0,6501130,3902617"/>
                  <v:textbox>
                    <w:txbxContent>
                      <w:p w14:paraId="562B948E" w14:textId="571E5626" w:rsidR="00131218" w:rsidRPr="00131218" w:rsidRDefault="00131218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2B84E65" w14:textId="30EFD07F" w:rsidR="00F2792A" w:rsidRPr="00A96BEC" w:rsidRDefault="00F2792A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Yu Gothic" w:eastAsia="Yu Gothic" w:hAnsi="Yu Gothic" w:cs="Chu Van An" w:hint="eastAsia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  <w:t>➊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993994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sinx = a</w:t>
                        </w:r>
                      </w:p>
                      <w:p w14:paraId="53A46676" w14:textId="1AAB2215" w:rsidR="00F2792A" w:rsidRPr="00DB49F0" w:rsidRDefault="00F2792A" w:rsidP="0005310E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A76B257">
                            <v:shape id="_x0000_i1025" type="#_x0000_t75" style="width:14.25pt;height:18.35pt" o:ole="">
                              <v:imagedata r:id="rId10" o:title=""/>
                            </v:shape>
                            <o:OLEObject Type="Embed" ProgID="Equation.DSMT4" ShapeID="_x0000_i1025" DrawAspect="Content" ObjectID="_1685728738" r:id="rId66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="00AF24C9"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5105CBA9" w14:textId="6FCE3ADD" w:rsidR="00AF24C9" w:rsidRPr="00AF24C9" w:rsidRDefault="00F2792A" w:rsidP="0005310E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6A484C1">
                            <v:shape id="_x0000_i1026" type="#_x0000_t75" style="width:14.25pt;height:18.35pt" o:ole="">
                              <v:imagedata r:id="rId10" o:title=""/>
                            </v:shape>
                            <o:OLEObject Type="Embed" ProgID="Equation.DSMT4" ShapeID="_x0000_i1026" DrawAspect="Content" ObjectID="_1685728739" r:id="rId67"/>
                          </w:objec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1: 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Phương trình: 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 w:rsidRPr="00AF24C9">
                          <w:rPr>
                            <w:position w:val="-36"/>
                          </w:rPr>
                          <w:object w:dxaOrig="3440" w:dyaOrig="840" w14:anchorId="186BB0F4">
                            <v:shape id="_x0000_i1027" type="#_x0000_t75" style="width:151.45pt;height:41.45pt" o:ole="">
                              <v:imagedata r:id="rId13" o:title=""/>
                            </v:shape>
                            <o:OLEObject Type="Embed" ProgID="Equation.DSMT4" ShapeID="_x0000_i1027" DrawAspect="Content" ObjectID="_1685728740" r:id="rId68"/>
                          </w:object>
                        </w:r>
                      </w:p>
                      <w:p w14:paraId="3ED02FE2" w14:textId="1B9E3380" w:rsidR="00F2792A" w:rsidRPr="00A96BEC" w:rsidRDefault="008A1761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❷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.</w:t>
                        </w:r>
                        <w:r w:rsidR="00F2792A" w:rsidRPr="00AC3610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53C9C206" w14:textId="1971E7DE" w:rsidR="00F2792A" w:rsidRPr="00F10CAD" w:rsidRDefault="00F2792A" w:rsidP="0005310E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sinf(x) = sing(x) </w:t>
                        </w:r>
                        <w:r w:rsidRPr="00A96BEC">
                          <w:rPr>
                            <w:szCs w:val="24"/>
                          </w:rPr>
                          <w:sym w:font="Symbol" w:char="F0DB"/>
                        </w: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28"/>
                          </w:rPr>
                          <w:object w:dxaOrig="2920" w:dyaOrig="680" w14:anchorId="3085AF17">
                            <v:shape id="_x0000_i1028" type="#_x0000_t75" style="width:128.4pt;height:33.95pt" o:ole="">
                              <v:imagedata r:id="rId15" o:title=""/>
                            </v:shape>
                            <o:OLEObject Type="Embed" ProgID="Equation.DSMT4" ShapeID="_x0000_i1028" DrawAspect="Content" ObjectID="_1685728741" r:id="rId69"/>
                          </w:object>
                        </w:r>
                        <w:r w:rsidR="001B178C" w:rsidRPr="001B178C">
                          <w:rPr>
                            <w:color w:val="0000CC"/>
                          </w:rPr>
                          <w:t xml:space="preserve">, </w:t>
                        </w:r>
                        <w:r w:rsidR="001B178C"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="001B178C"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Radian</w:t>
                        </w:r>
                      </w:p>
                      <w:p w14:paraId="7E25409C" w14:textId="6A7F8875" w:rsidR="00F2792A" w:rsidRPr="00F260A3" w:rsidRDefault="00F2792A" w:rsidP="0005310E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sinx = sin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7693D" w:rsidRPr="00F260A3">
                          <w:rPr>
                            <w:i/>
                            <w:position w:val="-34"/>
                          </w:rPr>
                          <w:object w:dxaOrig="2880" w:dyaOrig="800" w14:anchorId="139ACA11">
                            <v:shape id="_x0000_i1029" type="#_x0000_t75" style="width:116.15pt;height:37.35pt" o:ole="">
                              <v:imagedata r:id="rId17" o:title=""/>
                            </v:shape>
                            <o:OLEObject Type="Embed" ProgID="Equation.DSMT4" ShapeID="_x0000_i1029" DrawAspect="Content" ObjectID="_1685728742" r:id="rId70"/>
                          </w:object>
                        </w:r>
                        <w:r w:rsidR="001B178C">
                          <w:rPr>
                            <w:i/>
                          </w:rPr>
                          <w:t xml:space="preserve">, </w:t>
                        </w:r>
                        <w:r w:rsidR="001B178C"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="001B178C"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độ</w:t>
                        </w:r>
                      </w:p>
                      <w:p w14:paraId="762C981B" w14:textId="6F140C77" w:rsidR="00F2792A" w:rsidRDefault="008A1761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❸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 w:rsidR="00F2792A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55"/>
                          <w:gridCol w:w="5197"/>
                        </w:tblGrid>
                        <w:tr w:rsidR="004C56B6" w14:paraId="797B3697" w14:textId="77777777" w:rsidTr="00301A14">
                          <w:tc>
                            <w:tcPr>
                              <w:tcW w:w="4555" w:type="dxa"/>
                            </w:tcPr>
                            <w:p w14:paraId="389F76AE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6411601">
                                  <v:shape id="_x0000_i1030" type="#_x0000_t75" style="width:12.25pt;height:33.3pt" o:ole="">
                                    <v:imagedata r:id="rId19" o:title=""/>
                                  </v:shape>
                                  <o:OLEObject Type="Embed" ProgID="Equation.DSMT4" ShapeID="_x0000_i1030" DrawAspect="Content" ObjectID="_1685728743" r:id="rId71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5898D5C3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9F5E003">
                                  <v:shape id="_x0000_i1031" type="#_x0000_t75" style="width:12.25pt;height:33.3pt" o:ole="">
                                    <v:imagedata r:id="rId19" o:title=""/>
                                  </v:shape>
                                  <o:OLEObject Type="Embed" ProgID="Equation.DSMT4" ShapeID="_x0000_i1031" DrawAspect="Content" ObjectID="_1685728744" r:id="rId72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7A4D90E6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6008CC87" w14:textId="77777777" w:rsidR="004C56B6" w:rsidRDefault="004C56B6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798A2F44" w14:textId="545FDDA4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="00D1245B"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 xml:space="preserve">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 w:rsidR="00FA0CB6"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FB4D1DA">
                                  <v:shape id="_x0000_i1032" type="#_x0000_t75" style="width:12.25pt;height:33.3pt" o:ole="">
                                    <v:imagedata r:id="rId19" o:title=""/>
                                  </v:shape>
                                  <o:OLEObject Type="Embed" ProgID="Equation.DSMT4" ShapeID="_x0000_i1032" DrawAspect="Content" ObjectID="_1685728745" r:id="rId73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45442E40" w14:textId="34A1754B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26E3503E">
                                  <v:shape id="_x0000_i1033" type="#_x0000_t75" style="width:12.25pt;height:33.3pt" o:ole="">
                                    <v:imagedata r:id="rId19" o:title=""/>
                                  </v:shape>
                                  <o:OLEObject Type="Embed" ProgID="Equation.DSMT4" ShapeID="_x0000_i1033" DrawAspect="Content" ObjectID="_1685728746" r:id="rId74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63AF327A" w14:textId="788B1FE6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4C9B3634" w14:textId="77777777" w:rsidR="004C56B6" w:rsidRDefault="004C56B6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</w:tr>
                        <w:tr w:rsidR="00301A14" w14:paraId="7BD1D5CE" w14:textId="77777777" w:rsidTr="00301A14">
                          <w:trPr>
                            <w:trHeight w:val="4156"/>
                          </w:trPr>
                          <w:tc>
                            <w:tcPr>
                              <w:tcW w:w="4555" w:type="dxa"/>
                            </w:tcPr>
                            <w:p w14:paraId="08E0A14F" w14:textId="77777777" w:rsidR="008856C9" w:rsidRDefault="00C1207B" w:rsidP="008856C9">
                              <w:pP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8856C9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 xml:space="preserve"> </w:t>
                              </w:r>
                              <w:r w:rsidR="00131218" w:rsidRPr="008856C9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❹</w:t>
                              </w:r>
                              <w:r w:rsidR="00131218" w:rsidRPr="008856C9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="00131218" w:rsidRPr="008856C9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  <w:r w:rsidR="00131218"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2E57C5DB" w14:textId="5BC753A4" w:rsidR="00131218" w:rsidRPr="008856C9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680" w:dyaOrig="340" w14:anchorId="45DC1067">
                                  <v:shape id="_x0000_i1034" type="#_x0000_t75" style="width:84.25pt;height:17pt" o:ole="">
                                    <v:imagedata r:id="rId24" o:title=""/>
                                  </v:shape>
                                  <o:OLEObject Type="Embed" ProgID="Equation.DSMT4" ShapeID="_x0000_i1034" DrawAspect="Content" ObjectID="_1685728747" r:id="rId75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,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220" w:dyaOrig="200" w14:anchorId="266E1C8F">
                                  <v:shape id="_x0000_i1035" type="#_x0000_t75" style="width:11.55pt;height:9.5pt" o:ole="">
                                    <v:imagedata r:id="rId26" o:title=""/>
                                  </v:shape>
                                  <o:OLEObject Type="Embed" ProgID="Equation.DSMT4" ShapeID="_x0000_i1035" DrawAspect="Content" ObjectID="_1685728748" r:id="rId76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 </w:t>
                              </w:r>
                            </w:p>
                            <w:p w14:paraId="784E356D" w14:textId="5E9923E6" w:rsidR="00131218" w:rsidRPr="00131218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340" w:dyaOrig="260" w14:anchorId="694A5BF5">
                                  <v:shape id="_x0000_i1036" type="#_x0000_t75" style="width:66.55pt;height:12.9pt" o:ole="">
                                    <v:imagedata r:id="rId28" o:title=""/>
                                  </v:shape>
                                  <o:OLEObject Type="Embed" ProgID="Equation.DSMT4" ShapeID="_x0000_i1036" DrawAspect="Content" ObjectID="_1685728749" r:id="rId77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với mọi </w:t>
                              </w: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700" w:dyaOrig="580" w14:anchorId="64B6C72E">
                                  <v:shape id="_x0000_i1037" type="#_x0000_t75" style="width:35.3pt;height:29.2pt" o:ole="">
                                    <v:imagedata r:id="rId30" o:title=""/>
                                  </v:shape>
                                  <o:OLEObject Type="Embed" ProgID="Equation.DSMT4" ShapeID="_x0000_i1037" DrawAspect="Content" ObjectID="_1685728750" r:id="rId78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</w:t>
                              </w:r>
                            </w:p>
                            <w:p w14:paraId="6B6492C0" w14:textId="3C3F2C74" w:rsidR="00131218" w:rsidRPr="00131218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40" w:dyaOrig="620" w14:anchorId="53040F3E">
                                  <v:shape id="_x0000_i1038" type="#_x0000_t75" style="width:86.95pt;height:30.55pt" o:ole="">
                                    <v:imagedata r:id="rId32" o:title=""/>
                                  </v:shape>
                                  <o:OLEObject Type="Embed" ProgID="Equation.DSMT4" ShapeID="_x0000_i1038" DrawAspect="Content" ObjectID="_1685728751" r:id="rId79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780" w:dyaOrig="260" w14:anchorId="5DC9AE10">
                                  <v:shape id="_x0000_i1039" type="#_x0000_t75" style="width:38.7pt;height:12.9pt" o:ole="">
                                    <v:imagedata r:id="rId34" o:title=""/>
                                  </v:shape>
                                  <o:OLEObject Type="Embed" ProgID="Equation.DSMT4" ShapeID="_x0000_i1039" DrawAspect="Content" ObjectID="_1685728752" r:id="rId80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</w:t>
                              </w:r>
                            </w:p>
                            <w:p w14:paraId="0C5ECF35" w14:textId="626AF4D3" w:rsidR="00131218" w:rsidRPr="00131218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00" w:dyaOrig="620" w14:anchorId="1D279546">
                                  <v:shape id="_x0000_i1040" type="#_x0000_t75" style="width:84.9pt;height:30.55pt" o:ole="">
                                    <v:imagedata r:id="rId36" o:title=""/>
                                  </v:shape>
                                  <o:OLEObject Type="Embed" ProgID="Equation.DSMT4" ShapeID="_x0000_i1040" DrawAspect="Content" ObjectID="_1685728753" r:id="rId81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660" w:dyaOrig="260" w14:anchorId="129662C4">
                                  <v:shape id="_x0000_i1041" type="#_x0000_t75" style="width:33.3pt;height:12.9pt" o:ole="">
                                    <v:imagedata r:id="rId38" o:title=""/>
                                  </v:shape>
                                  <o:OLEObject Type="Embed" ProgID="Equation.DSMT4" ShapeID="_x0000_i1041" DrawAspect="Content" ObjectID="_1685728754" r:id="rId82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</w:t>
                              </w:r>
                            </w:p>
                            <w:p w14:paraId="610719E2" w14:textId="2EDD99D9" w:rsidR="00D44B9C" w:rsidRPr="00D44B9C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="00D44B9C"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265" w:dyaOrig="301" w14:anchorId="449C77D4">
                                  <v:shape id="_x0000_i1042" type="#_x0000_t75" style="width:163.7pt;height:14.95pt" o:ole="">
                                    <v:imagedata r:id="rId40" o:title=""/>
                                  </v:shape>
                                  <o:OLEObject Type="Embed" ProgID="Equation.DSMT4" ShapeID="_x0000_i1042" DrawAspect="Content" ObjectID="_1685728755" r:id="rId83"/>
                                </w:object>
                              </w:r>
                            </w:p>
                            <w:p w14:paraId="4FEA2755" w14:textId="77777777" w:rsidR="00D44B9C" w:rsidRPr="00D44B9C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533" w:dyaOrig="687" w14:anchorId="333BDD3D">
                                  <v:shape id="_x0000_i1043" type="#_x0000_t75" style="width:177.3pt;height:34.65pt" o:ole="">
                                    <v:imagedata r:id="rId42" o:title=""/>
                                  </v:shape>
                                  <o:OLEObject Type="Embed" ProgID="Equation.DSMT4" ShapeID="_x0000_i1043" DrawAspect="Content" ObjectID="_1685728756" r:id="rId84"/>
                                </w:object>
                              </w:r>
                            </w:p>
                            <w:p w14:paraId="10F7E388" w14:textId="613F05C4" w:rsidR="00131218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84" w:dyaOrig="687" w14:anchorId="21FF495D">
                                  <v:shape id="_x0000_i1044" type="#_x0000_t75" style="width:184.75pt;height:34.65pt" o:ole="">
                                    <v:imagedata r:id="rId44" o:title=""/>
                                  </v:shape>
                                  <o:OLEObject Type="Embed" ProgID="Equation.DSMT4" ShapeID="_x0000_i1044" DrawAspect="Content" ObjectID="_1685728757" r:id="rId85"/>
                                </w:object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4B4D1E95" w14:textId="77777777" w:rsidR="00D44B9C" w:rsidRPr="00131218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800" w:dyaOrig="260" w14:anchorId="08BC69D3">
                                  <v:shape id="_x0000_i1045" type="#_x0000_t75" style="width:90.35pt;height:12.9pt" o:ole="">
                                    <v:imagedata r:id="rId46" o:title=""/>
                                  </v:shape>
                                  <o:OLEObject Type="Embed" ProgID="Equation.DSMT4" ShapeID="_x0000_i1045" DrawAspect="Content" ObjectID="_1685728758" r:id="rId86"/>
                                </w:object>
                              </w:r>
                            </w:p>
                            <w:p w14:paraId="689B0D39" w14:textId="77777777" w:rsidR="00D44B9C" w:rsidRPr="00131218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4520" w:dyaOrig="340" w14:anchorId="3F3485AA">
                                  <v:shape id="_x0000_i1046" type="#_x0000_t75" style="width:225.5pt;height:17pt" o:ole="">
                                    <v:imagedata r:id="rId48" o:title=""/>
                                  </v:shape>
                                  <o:OLEObject Type="Embed" ProgID="Equation.DSMT4" ShapeID="_x0000_i1046" DrawAspect="Content" ObjectID="_1685728759" r:id="rId87"/>
                                </w:object>
                              </w:r>
                            </w:p>
                            <w:p w14:paraId="06B79FBA" w14:textId="1F572E68" w:rsidR="00D44B9C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 w:hanging="354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60" w:dyaOrig="580" w14:anchorId="5CF8A592">
                                  <v:shape id="_x0000_i1047" type="#_x0000_t75" style="width:83.55pt;height:29.2pt" o:ole="">
                                    <v:imagedata r:id="rId50" o:title=""/>
                                  </v:shape>
                                  <o:OLEObject Type="Embed" ProgID="Equation.DSMT4" ShapeID="_x0000_i1047" DrawAspect="Content" ObjectID="_1685728760" r:id="rId88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;     </w:t>
                              </w: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80" w:dyaOrig="580" w14:anchorId="49F4B193">
                                  <v:shape id="_x0000_i1048" type="#_x0000_t75" style="width:84.25pt;height:29.2pt" o:ole="">
                                    <v:imagedata r:id="rId52" o:title=""/>
                                  </v:shape>
                                  <o:OLEObject Type="Embed" ProgID="Equation.DSMT4" ShapeID="_x0000_i1048" DrawAspect="Content" ObjectID="_1685728761" r:id="rId89"/>
                                </w:object>
                              </w:r>
                            </w:p>
                            <w:p w14:paraId="4C3A9FB1" w14:textId="748E008A" w:rsidR="00DF09E7" w:rsidRDefault="00DF09E7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240" w:dyaOrig="300" w14:anchorId="03DB73BE">
                                  <v:shape id="_x0000_i1049" type="#_x0000_t75" style="width:162.35pt;height:14.95pt" o:ole="">
                                    <v:imagedata r:id="rId54" o:title=""/>
                                  </v:shape>
                                  <o:OLEObject Type="Embed" ProgID="Equation.DSMT4" ShapeID="_x0000_i1049" DrawAspect="Content" ObjectID="_1685728762" r:id="rId90"/>
                                </w:object>
                              </w:r>
                            </w:p>
                            <w:p w14:paraId="5FE0D3B5" w14:textId="1993E1A2" w:rsidR="00131218" w:rsidRPr="00131218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159" w:dyaOrig="300" w14:anchorId="14F3E0C5">
                                  <v:shape id="_x0000_i1050" type="#_x0000_t75" style="width:158.25pt;height:14.95pt" o:ole="">
                                    <v:imagedata r:id="rId56" o:title=""/>
                                  </v:shape>
                                  <o:OLEObject Type="Embed" ProgID="Equation.DSMT4" ShapeID="_x0000_i1050" DrawAspect="Content" ObjectID="_1685728763" r:id="rId91"/>
                                </w:object>
                              </w:r>
                            </w:p>
                            <w:p w14:paraId="5D1315E3" w14:textId="77777777" w:rsidR="00131218" w:rsidRPr="00DF09E7" w:rsidRDefault="00131218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280" w:dyaOrig="580" w14:anchorId="0C804894">
                                  <v:shape id="_x0000_i1051" type="#_x0000_t75" style="width:164.4pt;height:29.2pt" o:ole="">
                                    <v:imagedata r:id="rId58" o:title=""/>
                                  </v:shape>
                                  <o:OLEObject Type="Embed" ProgID="Equation.DSMT4" ShapeID="_x0000_i1051" DrawAspect="Content" ObjectID="_1685728764" r:id="rId92"/>
                                </w:object>
                              </w:r>
                            </w:p>
                            <w:p w14:paraId="572174FB" w14:textId="257B1857" w:rsidR="00DF09E7" w:rsidRPr="00D44B9C" w:rsidRDefault="00ED000C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340" w:dyaOrig="580" w14:anchorId="356D48D5">
                                  <v:shape id="_x0000_i1052" type="#_x0000_t75" style="width:167.1pt;height:29.2pt" o:ole="">
                                    <v:imagedata r:id="rId60" o:title=""/>
                                  </v:shape>
                                  <o:OLEObject Type="Embed" ProgID="Equation.DSMT4" ShapeID="_x0000_i1052" DrawAspect="Content" ObjectID="_1685728765" r:id="rId93"/>
                                </w:object>
                              </w:r>
                            </w:p>
                            <w:p w14:paraId="7D1A49AF" w14:textId="77777777" w:rsidR="00D44B9C" w:rsidRPr="00ED000C" w:rsidRDefault="00ED000C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60" w:dyaOrig="580" w14:anchorId="1B204DD1">
                                  <v:shape id="_x0000_i1053" type="#_x0000_t75" style="width:152.85pt;height:29.2pt" o:ole="">
                                    <v:imagedata r:id="rId62" o:title=""/>
                                  </v:shape>
                                  <o:OLEObject Type="Embed" ProgID="Equation.DSMT4" ShapeID="_x0000_i1053" DrawAspect="Content" ObjectID="_1685728766" r:id="rId94"/>
                                </w:object>
                              </w:r>
                            </w:p>
                            <w:p w14:paraId="0AFBE020" w14:textId="0153C868" w:rsidR="00ED000C" w:rsidRPr="00131218" w:rsidRDefault="00ED000C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40" w:dyaOrig="580" w14:anchorId="019E4DE8">
                                  <v:shape id="_x0000_i1054" type="#_x0000_t75" style="width:152.15pt;height:29.2pt" o:ole="">
                                    <v:imagedata r:id="rId64" o:title=""/>
                                  </v:shape>
                                  <o:OLEObject Type="Embed" ProgID="Equation.DSMT4" ShapeID="_x0000_i1054" DrawAspect="Content" ObjectID="_1685728767" r:id="rId95"/>
                                </w:object>
                              </w:r>
                            </w:p>
                          </w:tc>
                        </w:tr>
                      </w:tbl>
                      <w:p w14:paraId="012BAD01" w14:textId="77777777" w:rsidR="00131218" w:rsidRDefault="00131218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6F2F334E" w14:textId="77777777" w:rsidR="004C56B6" w:rsidRPr="0069435F" w:rsidRDefault="004C56B6" w:rsidP="00E9420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55409A62" w14:textId="6F632B08" w:rsidR="005D5C65" w:rsidRPr="00AE2F62" w:rsidRDefault="005D5C65" w:rsidP="00E9420D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49D22A88" w14:textId="77777777" w:rsidR="005D5C65" w:rsidRPr="009A7228" w:rsidRDefault="005D5C65" w:rsidP="00E9420D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5D5C65" w:rsidRDefault="005D5C65" w:rsidP="00E9420D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584;top:-109;width:12353;height:1916" coordorigin="-584,-109" coordsize="12354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584;top:-109;width:11286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5D5C65" w:rsidRDefault="005D5C65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7303C3" w:rsidRDefault="00DA5956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56B159" wp14:editId="69906933">
                <wp:extent cx="6501145" cy="4968816"/>
                <wp:effectExtent l="0" t="0" r="13970" b="2286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4968816"/>
                          <a:chOff x="-15" y="-48329"/>
                          <a:chExt cx="6501145" cy="5365821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29"/>
                            <a:ext cx="6501130" cy="531752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5D5C65" w:rsidRDefault="005D5C65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DD5A902" w14:textId="6D925DE8" w:rsidR="00F74F32" w:rsidRPr="007B4A7C" w:rsidRDefault="00F74F32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="00E9420D"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7B4A7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Phương trình cosx = a</w:t>
                              </w:r>
                            </w:p>
                            <w:p w14:paraId="08C19A68" w14:textId="3951D492" w:rsidR="00F74F32" w:rsidRPr="009E1F43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02AB0C4">
                                  <v:shape id="_x0000_i1055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55" DrawAspect="Content" ObjectID="_1685728768" r:id="rId96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="00E9420D"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="00E9420D"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vô nghiệm</w:t>
                              </w:r>
                            </w:p>
                            <w:p w14:paraId="064D31D2" w14:textId="63EDD538" w:rsidR="00F74F32" w:rsidRPr="009E1F43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0CC26A5">
                                  <v:shape id="_x0000_i1056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56" DrawAspect="Content" ObjectID="_1685728769" r:id="rId97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="00E9420D"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E9420D" w:rsidRPr="00AF24C9">
                                <w:rPr>
                                  <w:position w:val="-36"/>
                                </w:rPr>
                                <w:object w:dxaOrig="3300" w:dyaOrig="840" w14:anchorId="6581CEF2">
                                  <v:shape id="_x0000_i1057" type="#_x0000_t75" style="width:145.35pt;height:41.45pt" o:ole="">
                                    <v:imagedata r:id="rId98" o:title=""/>
                                  </v:shape>
                                  <o:OLEObject Type="Embed" ProgID="Equation.DSMT4" ShapeID="_x0000_i1057" DrawAspect="Content" ObjectID="_1685728770" r:id="rId99"/>
                                </w:object>
                              </w:r>
                            </w:p>
                            <w:p w14:paraId="1BD17A58" w14:textId="0625EC61" w:rsidR="00F74F32" w:rsidRPr="007B4A7C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7B4A7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4E4F3D16" w14:textId="77777777" w:rsidR="00F74F32" w:rsidRPr="009E1F43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cosf(x) = cosg(x)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g(x) + k2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0E75AE5" w14:textId="77777777" w:rsidR="00F74F32" w:rsidRPr="009E1F43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cosx = cos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k360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696DE3A" w14:textId="63CF6EFB" w:rsidR="00F74F32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1"/>
                              </w:tblGrid>
                              <w:tr w:rsidR="00E9420D" w14:paraId="4C614586" w14:textId="77777777" w:rsidTr="00ED000C">
                                <w:tc>
                                  <w:tcPr>
                                    <w:tcW w:w="4889" w:type="dxa"/>
                                  </w:tcPr>
                                  <w:p w14:paraId="3F12C083" w14:textId="77777777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4D704073" w14:textId="77777777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59F16CCC" w14:textId="15E07C45" w:rsidR="00E9420D" w:rsidRDefault="00E9420D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3FC9E2E8">
                                        <v:shape id="_x0000_i1058" type="#_x0000_t75" style="width:12.25pt;height:33.3pt" o:ole="">
                                          <v:imagedata r:id="rId100" o:title=""/>
                                        </v:shape>
                                        <o:OLEObject Type="Embed" ProgID="Equation.DSMT4" ShapeID="_x0000_i1058" DrawAspect="Content" ObjectID="_1685728771" r:id="rId101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1" w:type="dxa"/>
                                  </w:tcPr>
                                  <w:p w14:paraId="7239B676" w14:textId="567B1031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2B19B4B8" w14:textId="249506B5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1E7011A2" w14:textId="288F208D" w:rsidR="00E9420D" w:rsidRDefault="00E9420D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45A1FB7D">
                                        <v:shape id="_x0000_i1059" type="#_x0000_t75" style="width:12.25pt;height:33.3pt" o:ole="">
                                          <v:imagedata r:id="rId100" o:title=""/>
                                        </v:shape>
                                        <o:OLEObject Type="Embed" ProgID="Equation.DSMT4" ShapeID="_x0000_i1059" DrawAspect="Content" ObjectID="_1685728772" r:id="rId102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091C976B" w14:textId="77777777" w:rsidR="00ED000C" w:rsidRDefault="00ED000C" w:rsidP="00ED00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❹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</w:p>
                            <w:tbl>
                              <w:tblPr>
                                <w:tblStyle w:val="TableGrid"/>
                                <w:tblW w:w="9835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17"/>
                                <w:gridCol w:w="4918"/>
                              </w:tblGrid>
                              <w:tr w:rsidR="00ED000C" w14:paraId="4904A299" w14:textId="77777777" w:rsidTr="00456018">
                                <w:trPr>
                                  <w:trHeight w:val="1512"/>
                                </w:trPr>
                                <w:tc>
                                  <w:tcPr>
                                    <w:tcW w:w="4917" w:type="dxa"/>
                                  </w:tcPr>
                                  <w:p w14:paraId="28E99BFE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633" w:dyaOrig="301" w14:anchorId="2E79EBB2">
                                        <v:shape id="_x0000_i1060" type="#_x0000_t75" style="width:181.35pt;height:14.95pt" o:ole="">
                                          <v:imagedata r:id="rId103" o:title=""/>
                                        </v:shape>
                                        <o:OLEObject Type="Embed" ProgID="Equation.DSMT4" ShapeID="_x0000_i1060" DrawAspect="Content" ObjectID="_1685728773" r:id="rId104"/>
                                      </w:object>
                                    </w:r>
                                  </w:p>
                                  <w:p w14:paraId="25123AFD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33" w:dyaOrig="687" w14:anchorId="1653E2A9">
                                        <v:shape id="_x0000_i1061" type="#_x0000_t75" style="width:181.35pt;height:34.65pt" o:ole="">
                                          <v:imagedata r:id="rId105" o:title=""/>
                                        </v:shape>
                                        <o:OLEObject Type="Embed" ProgID="Equation.DSMT4" ShapeID="_x0000_i1061" DrawAspect="Content" ObjectID="_1685728774" r:id="rId106"/>
                                      </w:object>
                                    </w:r>
                                  </w:p>
                                  <w:p w14:paraId="476DBBF9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18" w:type="dxa"/>
                                  </w:tcPr>
                                  <w:p w14:paraId="57D124E9" w14:textId="77777777" w:rsidR="00ED000C" w:rsidRPr="00ED000C" w:rsidRDefault="00ED000C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</w:rPr>
                                      <w:t>③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</w:rPr>
                                      <w:object w:dxaOrig="3720" w:dyaOrig="680" w14:anchorId="2B2B1C73">
                                        <v:shape id="_x0000_i1062" type="#_x0000_t75" style="width:180.7pt;height:33.3pt" o:ole="">
                                          <v:imagedata r:id="rId107" o:title=""/>
                                        </v:shape>
                                        <o:OLEObject Type="Embed" ProgID="Equation.DSMT4" ShapeID="_x0000_i1062" DrawAspect="Content" ObjectID="_1685728775" r:id="rId108"/>
                                      </w:object>
                                    </w:r>
                                  </w:p>
                                  <w:p w14:paraId="0D81D63D" w14:textId="77777777" w:rsidR="00ED000C" w:rsidRPr="00ED000C" w:rsidRDefault="00ED000C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D000C">
                                      <w:rPr>
                                        <w:rFonts w:ascii="Cambria Math" w:eastAsia="Yu Mincho" w:hAnsi="Cambria Math" w:cs="Cambria Math"/>
                                        <w:iCs/>
                                        <w:color w:val="0000CC"/>
                                        <w:sz w:val="24"/>
                                      </w:rPr>
                                      <w:t>④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30"/>
                                      </w:rPr>
                                      <w:object w:dxaOrig="3920" w:dyaOrig="720" w14:anchorId="2FEF4451">
                                        <v:shape id="_x0000_i1063" type="#_x0000_t75" style="width:186.1pt;height:34.65pt" o:ole="">
                                          <v:imagedata r:id="rId109" o:title=""/>
                                        </v:shape>
                                        <o:OLEObject Type="Embed" ProgID="Equation.DSMT4" ShapeID="_x0000_i1063" DrawAspect="Content" ObjectID="_1685728776" r:id="rId110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EB65197" w14:textId="77777777" w:rsidR="00E9420D" w:rsidRPr="0069435F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</w:p>
                            <w:p w14:paraId="1B15880C" w14:textId="75D9D0C3" w:rsidR="005D5C65" w:rsidRPr="00F74F32" w:rsidRDefault="005D5C65" w:rsidP="00F74F32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C3F66DB" w14:textId="77777777" w:rsidR="005D5C65" w:rsidRPr="009A7228" w:rsidRDefault="005D5C65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5992E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264D2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E0D0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9E825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FC495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535F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450008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01EF39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72F8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B4969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016F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13E3A7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11354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135430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5833E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C547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D196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7C001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391.25pt;mso-position-horizontal-relative:char;mso-position-vertical-relative:line" coordorigin=",-483" coordsize="65011,53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">
                <v:shape id="Rectangle: Diagonal Corners Rounded 460" o:spid="_x0000_s1076" style="position:absolute;width:65011;height:53174;visibility:visible;mso-wrap-style:square;v-text-anchor:middle" coordsize="6501130,53175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" adj="-11796480,,5400" path="m50357,l6360322,v77766,,140808,63042,140808,140808l6501130,5267164v,27811,-22546,50357,-50357,50357l140808,5317521c63042,5317521,,5254479,,5176713l,50357c,22546,22546,,50357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50357,0;6360322,0;6501130,140808;6501130,5267164;6450773,5317521;140808,5317521;0,5176713;0,50357;50357,0" o:connectangles="0,0,0,0,0,0,0,0,0" textboxrect="0,0,6501130,5317521"/>
                  <v:textbox>
                    <w:txbxContent>
                      <w:p w14:paraId="038FC7CC" w14:textId="77777777" w:rsidR="005D5C65" w:rsidRDefault="005D5C65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DD5A902" w14:textId="6D925DE8" w:rsidR="00F74F32" w:rsidRPr="007B4A7C" w:rsidRDefault="00F74F32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 </w:t>
                        </w:r>
                        <w:r w:rsidR="00E9420D"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7B4A7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Phương trình cosx = a</w:t>
                        </w:r>
                      </w:p>
                      <w:p w14:paraId="08C19A68" w14:textId="3951D492" w:rsidR="00F74F32" w:rsidRPr="009E1F43" w:rsidRDefault="00F74F32" w:rsidP="0005310E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rPr>
                            <w:position w:val="-8"/>
                          </w:rPr>
                          <w:object w:dxaOrig="279" w:dyaOrig="360" w14:anchorId="402AB0C4">
                            <v:shape id="_x0000_i1055" type="#_x0000_t75" style="width:14.25pt;height:18.35pt" o:ole="">
                              <v:imagedata r:id="rId10" o:title=""/>
                            </v:shape>
                            <o:OLEObject Type="Embed" ProgID="Equation.DSMT4" ShapeID="_x0000_i1055" DrawAspect="Content" ObjectID="_1685728768" r:id="rId111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="00E9420D"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P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="00E9420D"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vô nghiệm</w:t>
                        </w:r>
                      </w:p>
                      <w:p w14:paraId="064D31D2" w14:textId="63EDD538" w:rsidR="00F74F32" w:rsidRPr="009E1F43" w:rsidRDefault="00F74F32" w:rsidP="0005310E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40CC26A5">
                            <v:shape id="_x0000_i1056" type="#_x0000_t75" style="width:14.25pt;height:18.35pt" o:ole="">
                              <v:imagedata r:id="rId10" o:title=""/>
                            </v:shape>
                            <o:OLEObject Type="Embed" ProgID="Equation.DSMT4" ShapeID="_x0000_i1056" DrawAspect="Content" ObjectID="_1685728769" r:id="rId112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="00E9420D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="00E9420D"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E9420D" w:rsidRPr="00AF24C9">
                          <w:rPr>
                            <w:position w:val="-36"/>
                          </w:rPr>
                          <w:object w:dxaOrig="3300" w:dyaOrig="840" w14:anchorId="6581CEF2">
                            <v:shape id="_x0000_i1057" type="#_x0000_t75" style="width:145.35pt;height:41.45pt" o:ole="">
                              <v:imagedata r:id="rId98" o:title=""/>
                            </v:shape>
                            <o:OLEObject Type="Embed" ProgID="Equation.DSMT4" ShapeID="_x0000_i1057" DrawAspect="Content" ObjectID="_1685728770" r:id="rId113"/>
                          </w:object>
                        </w:r>
                      </w:p>
                      <w:p w14:paraId="1BD17A58" w14:textId="0625EC61" w:rsidR="00F74F32" w:rsidRPr="007B4A7C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7B4A7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4E4F3D16" w14:textId="77777777" w:rsidR="00F74F32" w:rsidRPr="009E1F43" w:rsidRDefault="00F74F32" w:rsidP="0005310E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cosf(x) = cosg(x)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g(x) + k2</w:t>
                        </w:r>
                        <w:r w:rsidRPr="007B4A7C">
                          <w:sym w:font="Symbol" w:char="F070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0E75AE5" w14:textId="77777777" w:rsidR="00F74F32" w:rsidRPr="009E1F43" w:rsidRDefault="00F74F32" w:rsidP="0005310E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cosx = cos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k360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696DE3A" w14:textId="63CF6EFB" w:rsidR="00F74F32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1"/>
                        </w:tblGrid>
                        <w:tr w:rsidR="00E9420D" w14:paraId="4C614586" w14:textId="77777777" w:rsidTr="00ED000C">
                          <w:tc>
                            <w:tcPr>
                              <w:tcW w:w="4889" w:type="dxa"/>
                            </w:tcPr>
                            <w:p w14:paraId="3F12C083" w14:textId="77777777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4D704073" w14:textId="77777777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59F16CCC" w14:textId="15E07C45" w:rsidR="00E9420D" w:rsidRDefault="00E9420D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3FC9E2E8">
                                  <v:shape id="_x0000_i1058" type="#_x0000_t75" style="width:12.25pt;height:33.3pt" o:ole="">
                                    <v:imagedata r:id="rId100" o:title=""/>
                                  </v:shape>
                                  <o:OLEObject Type="Embed" ProgID="Equation.DSMT4" ShapeID="_x0000_i1058" DrawAspect="Content" ObjectID="_1685728771" r:id="rId114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1" w:type="dxa"/>
                            </w:tcPr>
                            <w:p w14:paraId="7239B676" w14:textId="567B1031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2B19B4B8" w14:textId="249506B5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1E7011A2" w14:textId="288F208D" w:rsidR="00E9420D" w:rsidRDefault="00E9420D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45A1FB7D">
                                  <v:shape id="_x0000_i1059" type="#_x0000_t75" style="width:12.25pt;height:33.3pt" o:ole="">
                                    <v:imagedata r:id="rId100" o:title=""/>
                                  </v:shape>
                                  <o:OLEObject Type="Embed" ProgID="Equation.DSMT4" ShapeID="_x0000_i1059" DrawAspect="Content" ObjectID="_1685728772" r:id="rId115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091C976B" w14:textId="77777777" w:rsidR="00ED000C" w:rsidRDefault="00ED000C" w:rsidP="00ED00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❹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Công thức cơ bản:</w:t>
                        </w:r>
                      </w:p>
                      <w:tbl>
                        <w:tblPr>
                          <w:tblStyle w:val="TableGrid"/>
                          <w:tblW w:w="9835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17"/>
                          <w:gridCol w:w="4918"/>
                        </w:tblGrid>
                        <w:tr w:rsidR="00ED000C" w14:paraId="4904A299" w14:textId="77777777" w:rsidTr="00456018">
                          <w:trPr>
                            <w:trHeight w:val="1512"/>
                          </w:trPr>
                          <w:tc>
                            <w:tcPr>
                              <w:tcW w:w="4917" w:type="dxa"/>
                            </w:tcPr>
                            <w:p w14:paraId="28E99BFE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2E79EBB2">
                                  <v:shape id="_x0000_i1060" type="#_x0000_t75" style="width:181.35pt;height:14.95pt" o:ole="">
                                    <v:imagedata r:id="rId103" o:title=""/>
                                  </v:shape>
                                  <o:OLEObject Type="Embed" ProgID="Equation.DSMT4" ShapeID="_x0000_i1060" DrawAspect="Content" ObjectID="_1685728773" r:id="rId116"/>
                                </w:object>
                              </w:r>
                            </w:p>
                            <w:p w14:paraId="25123AFD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33" w:dyaOrig="687" w14:anchorId="1653E2A9">
                                  <v:shape id="_x0000_i1061" type="#_x0000_t75" style="width:181.35pt;height:34.65pt" o:ole="">
                                    <v:imagedata r:id="rId105" o:title=""/>
                                  </v:shape>
                                  <o:OLEObject Type="Embed" ProgID="Equation.DSMT4" ShapeID="_x0000_i1061" DrawAspect="Content" ObjectID="_1685728774" r:id="rId117"/>
                                </w:object>
                              </w:r>
                            </w:p>
                            <w:p w14:paraId="476DBBF9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18" w:type="dxa"/>
                            </w:tcPr>
                            <w:p w14:paraId="57D124E9" w14:textId="77777777" w:rsidR="00ED000C" w:rsidRPr="00ED000C" w:rsidRDefault="00ED000C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</w:rPr>
                                <w:t>③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</w:rPr>
                                <w:object w:dxaOrig="3720" w:dyaOrig="680" w14:anchorId="2B2B1C73">
                                  <v:shape id="_x0000_i1062" type="#_x0000_t75" style="width:180.7pt;height:33.3pt" o:ole="">
                                    <v:imagedata r:id="rId107" o:title=""/>
                                  </v:shape>
                                  <o:OLEObject Type="Embed" ProgID="Equation.DSMT4" ShapeID="_x0000_i1062" DrawAspect="Content" ObjectID="_1685728775" r:id="rId118"/>
                                </w:object>
                              </w:r>
                            </w:p>
                            <w:p w14:paraId="0D81D63D" w14:textId="77777777" w:rsidR="00ED000C" w:rsidRPr="00ED000C" w:rsidRDefault="00ED000C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D000C">
                                <w:rPr>
                                  <w:rFonts w:ascii="Cambria Math" w:eastAsia="Yu Mincho" w:hAnsi="Cambria Math" w:cs="Cambria Math"/>
                                  <w:iCs/>
                                  <w:color w:val="0000CC"/>
                                  <w:sz w:val="24"/>
                                </w:rPr>
                                <w:t>④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3920" w:dyaOrig="720" w14:anchorId="2FEF4451">
                                  <v:shape id="_x0000_i1063" type="#_x0000_t75" style="width:186.1pt;height:34.65pt" o:ole="">
                                    <v:imagedata r:id="rId109" o:title=""/>
                                  </v:shape>
                                  <o:OLEObject Type="Embed" ProgID="Equation.DSMT4" ShapeID="_x0000_i1063" DrawAspect="Content" ObjectID="_1685728776" r:id="rId119"/>
                                </w:object>
                              </w:r>
                            </w:p>
                          </w:tc>
                        </w:tr>
                      </w:tbl>
                      <w:p w14:paraId="2EB65197" w14:textId="77777777" w:rsidR="00E9420D" w:rsidRPr="0069435F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</w:p>
                      <w:p w14:paraId="1B15880C" w14:textId="75D9D0C3" w:rsidR="005D5C65" w:rsidRPr="00F74F32" w:rsidRDefault="005D5C65" w:rsidP="00F74F32">
                        <w:pPr>
                          <w:rPr>
                            <w:rFonts w:ascii="Chu Van An" w:hAnsi="Chu Van An" w:cs="Chu Van An"/>
                          </w:rPr>
                        </w:pPr>
                      </w:p>
                      <w:p w14:paraId="1C3F66DB" w14:textId="77777777" w:rsidR="005D5C65" w:rsidRPr="009A7228" w:rsidRDefault="005D5C65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5992E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264D2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E0D0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9E825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FC495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535F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450008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01EF39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72F8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B4969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016F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13E3A7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11354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135430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5833E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C547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D196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7C001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BFF906" w14:textId="0D8E27AB" w:rsidR="00EC5D1C" w:rsidRPr="007303C3" w:rsidRDefault="00DA5956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194748F" wp14:editId="505E55D9">
                <wp:extent cx="6501130" cy="3640348"/>
                <wp:effectExtent l="0" t="0" r="13970" b="17780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640348"/>
                          <a:chOff x="940" y="-41789"/>
                          <a:chExt cx="6501130" cy="2759563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940" y="-1998"/>
                            <a:ext cx="6501130" cy="27197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E11F261" w14:textId="77777777" w:rsidR="004C3B41" w:rsidRDefault="004C3B41" w:rsidP="00F74F32">
                              <w:pPr>
                                <w:spacing w:after="0" w:line="256" w:lineRule="auto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EFDC969" w14:textId="3965AF72" w:rsidR="00F74F32" w:rsidRPr="00F74F32" w:rsidRDefault="004C3B41" w:rsidP="00F74F32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 w:rsidRP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F74F3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tanx = a</w:t>
                              </w:r>
                            </w:p>
                            <w:p w14:paraId="59247E23" w14:textId="77777777" w:rsidR="00F74F32" w:rsidRPr="00FA6C2F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67F24">
                                <w:rPr>
                                  <w:position w:val="-24"/>
                                </w:rPr>
                                <w:object w:dxaOrig="240" w:dyaOrig="660" w14:anchorId="48E3BC8A">
                                  <v:shape id="_x0000_i1064" type="#_x0000_t75" style="width:12.25pt;height:33.3pt" o:ole="">
                                    <v:imagedata r:id="rId120" o:title=""/>
                                  </v:shape>
                                  <o:OLEObject Type="Embed" ProgID="Equation.DSMT4" ShapeID="_x0000_i1064" DrawAspect="Content" ObjectID="_1685728777" r:id="rId121"/>
                                </w:objec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6807D902" w14:textId="3FE97096" w:rsidR="00F74F32" w:rsidRPr="00FA6C2F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 w:rsidR="004C3B41"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arctan</w:t>
                              </w:r>
                              <w:r w:rsidR="007E6452">
                                <w:rPr>
                                  <w:rFonts w:ascii="Chu Van An" w:hAnsi="Chu Van An" w:cs="Chu Van An"/>
                                  <w:i/>
                                </w:rPr>
                                <w:t>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 w:rsidR="007E6452"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101D08D5" w14:textId="6036E37F" w:rsidR="00F74F32" w:rsidRPr="00D67F24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D67F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44E88475" w14:textId="77777777" w:rsidR="00F74F32" w:rsidRPr="00FA6C2F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tanf(x) = tang(x)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f(x) = g(x)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272E555F" w14:textId="77777777" w:rsidR="00F74F32" w:rsidRPr="00F260A3" w:rsidRDefault="00F74F32" w:rsidP="0005310E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tanx = tan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k180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CE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378DE153" w14:textId="7B5753CD" w:rsidR="00F74F32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E92B1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98"/>
                                <w:gridCol w:w="4899"/>
                              </w:tblGrid>
                              <w:tr w:rsidR="00D44B9C" w14:paraId="0FBD242F" w14:textId="77777777" w:rsidTr="00D44B9C">
                                <w:trPr>
                                  <w:trHeight w:val="1795"/>
                                </w:trPr>
                                <w:tc>
                                  <w:tcPr>
                                    <w:tcW w:w="4898" w:type="dxa"/>
                                  </w:tcPr>
                                  <w:p w14:paraId="16D247F9" w14:textId="77777777" w:rsidR="004C3B41" w:rsidRPr="00CC3123" w:rsidRDefault="004C3B41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221D30E4">
                                        <v:shape id="_x0000_i1065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65" DrawAspect="Content" ObjectID="_1685728778" r:id="rId123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1C1FE890" w14:textId="43D13788" w:rsidR="004C3B41" w:rsidRPr="00CC3123" w:rsidRDefault="004C3B41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54E95798">
                                        <v:shape id="_x0000_i1066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66" DrawAspect="Content" ObjectID="_1685728779" r:id="rId124"/>
                                      </w:object>
                                    </w:r>
                                  </w:p>
                                  <w:p w14:paraId="4B28FFB2" w14:textId="54FC0788" w:rsidR="004C3B41" w:rsidRPr="00CC3123" w:rsidRDefault="00E92B16" w:rsidP="00CC31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          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x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9" w:type="dxa"/>
                                  </w:tcPr>
                                  <w:p w14:paraId="6D3B9FF6" w14:textId="51B94FB9" w:rsidR="004C3B41" w:rsidRPr="00CC3123" w:rsidRDefault="004C3B41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0FE0A7D1">
                                        <v:shape id="_x0000_i1067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67" DrawAspect="Content" ObjectID="_1685728780" r:id="rId125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23748752" w14:textId="6CD34873" w:rsidR="004C3B41" w:rsidRPr="00CC3123" w:rsidRDefault="004C3B41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eastAsia="Times New Rom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3892A7C9">
                                        <v:shape id="_x0000_i1068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68" DrawAspect="Content" ObjectID="_1685728781" r:id="rId126"/>
                                      </w:object>
                                    </w:r>
                                  </w:p>
                                  <w:p w14:paraId="0575B569" w14:textId="2C0C5D0B" w:rsidR="004C3B41" w:rsidRPr="00CC3123" w:rsidRDefault="00E92B16" w:rsidP="004C3B41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u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55606B04" w14:textId="77777777" w:rsidR="004C3B41" w:rsidRPr="0069435F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3D9F55A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4A4F3D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2AE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CF081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75968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1D440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C7080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A8C8FD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77495B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45F3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A9BBF0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FD6D74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5CCE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5DDEA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3270E6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D21FA0E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829E0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F5A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13506" y="-41789"/>
                            <a:ext cx="1163441" cy="248491"/>
                            <a:chOff x="13506" y="-41789"/>
                            <a:chExt cx="1163441" cy="248491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06" y="10408"/>
                              <a:ext cx="1163441" cy="163598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34490" y="-41789"/>
                              <a:ext cx="1128717" cy="248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491A99" w14:textId="0D5BF3BA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94748F" id="_x0000_s1080" style="width:511.9pt;height:286.65pt;mso-position-horizontal-relative:char;mso-position-vertical-relative:line" coordorigin="9,-417" coordsize="65011,2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">
                <v:shape id="Rectangle: Diagonal Corners Rounded 492" o:spid="_x0000_s1081" style="position:absolute;left:9;top:-19;width:65011;height:27196;visibility:visible;mso-wrap-style:square;v-text-anchor:middle" coordsize="6501130,27197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" adj="-11796480,,5400" path="m25756,l6429110,v39776,,72020,32244,72020,72020l6501130,2694016v,14225,-11531,25756,-25756,25756l72020,2719772c32244,2719772,,2687528,,2647752l,25756c,11531,11531,,2575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5756,0;6429110,0;6501130,72020;6501130,2694016;6475374,2719772;72020,2719772;0,2647752;0,25756;25756,0" o:connectangles="0,0,0,0,0,0,0,0,0" textboxrect="0,0,6501130,2719772"/>
                  <v:textbox>
                    <w:txbxContent>
                      <w:p w14:paraId="3E11F261" w14:textId="77777777" w:rsidR="004C3B41" w:rsidRDefault="004C3B41" w:rsidP="00F74F32">
                        <w:pPr>
                          <w:spacing w:after="0" w:line="256" w:lineRule="auto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2EFDC969" w14:textId="3965AF72" w:rsidR="00F74F32" w:rsidRPr="00F74F32" w:rsidRDefault="004C3B41" w:rsidP="00F74F32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 w:rsidRP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F74F32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tanx = a</w:t>
                        </w:r>
                      </w:p>
                      <w:p w14:paraId="59247E23" w14:textId="77777777" w:rsidR="00F74F32" w:rsidRPr="00FA6C2F" w:rsidRDefault="00F74F32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67F24">
                          <w:rPr>
                            <w:position w:val="-24"/>
                          </w:rPr>
                          <w:object w:dxaOrig="240" w:dyaOrig="660" w14:anchorId="48E3BC8A">
                            <v:shape id="_x0000_i1064" type="#_x0000_t75" style="width:12.25pt;height:33.3pt" o:ole="">
                              <v:imagedata r:id="rId120" o:title=""/>
                            </v:shape>
                            <o:OLEObject Type="Embed" ProgID="Equation.DSMT4" ShapeID="_x0000_i1064" DrawAspect="Content" ObjectID="_1685728777" r:id="rId127"/>
                          </w:objec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6807D902" w14:textId="3FE97096" w:rsidR="00F74F32" w:rsidRPr="00FA6C2F" w:rsidRDefault="00F74F32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 w:rsidR="004C3B41"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arctan</w:t>
                        </w:r>
                        <w:r w:rsidR="007E6452">
                          <w:rPr>
                            <w:rFonts w:ascii="Chu Van An" w:hAnsi="Chu Van An" w:cs="Chu Van An"/>
                            <w:i/>
                          </w:rPr>
                          <w:t>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 w:rsidR="007E6452"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101D08D5" w14:textId="6036E37F" w:rsidR="00F74F32" w:rsidRPr="00D67F24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D67F24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44E88475" w14:textId="77777777" w:rsidR="00F74F32" w:rsidRPr="00FA6C2F" w:rsidRDefault="00F74F32" w:rsidP="0005310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tanf(x) = tang(x) </w:t>
                        </w:r>
                        <w:r w:rsidRPr="00D67F24">
                          <w:rPr>
                            <w:szCs w:val="24"/>
                          </w:rPr>
                          <w:sym w:font="Symbol" w:char="F0DB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f(x) = g(x)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272E555F" w14:textId="77777777" w:rsidR="00F74F32" w:rsidRPr="00F260A3" w:rsidRDefault="00F74F32" w:rsidP="0005310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tanx = tan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x =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+ k180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CE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378DE153" w14:textId="7B5753CD" w:rsidR="00F74F32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E92B16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98"/>
                          <w:gridCol w:w="4899"/>
                        </w:tblGrid>
                        <w:tr w:rsidR="00D44B9C" w14:paraId="0FBD242F" w14:textId="77777777" w:rsidTr="00D44B9C">
                          <w:trPr>
                            <w:trHeight w:val="1795"/>
                          </w:trPr>
                          <w:tc>
                            <w:tcPr>
                              <w:tcW w:w="4898" w:type="dxa"/>
                            </w:tcPr>
                            <w:p w14:paraId="16D247F9" w14:textId="77777777" w:rsidR="004C3B41" w:rsidRPr="00CC3123" w:rsidRDefault="004C3B41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221D30E4">
                                  <v:shape id="_x0000_i1065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65" DrawAspect="Content" ObjectID="_1685728778" r:id="rId128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1C1FE890" w14:textId="43D13788" w:rsidR="004C3B41" w:rsidRPr="00CC3123" w:rsidRDefault="004C3B41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54E95798">
                                  <v:shape id="_x0000_i1066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66" DrawAspect="Content" ObjectID="_1685728779" r:id="rId129"/>
                                </w:object>
                              </w:r>
                            </w:p>
                            <w:p w14:paraId="4B28FFB2" w14:textId="54FC0788" w:rsidR="004C3B41" w:rsidRPr="00CC3123" w:rsidRDefault="00E92B16" w:rsidP="00CC3123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x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9" w:type="dxa"/>
                            </w:tcPr>
                            <w:p w14:paraId="6D3B9FF6" w14:textId="51B94FB9" w:rsidR="004C3B41" w:rsidRPr="00CC3123" w:rsidRDefault="004C3B41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0FE0A7D1">
                                  <v:shape id="_x0000_i1067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67" DrawAspect="Content" ObjectID="_1685728780" r:id="rId130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23748752" w14:textId="6CD34873" w:rsidR="004C3B41" w:rsidRPr="00CC3123" w:rsidRDefault="004C3B41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3892A7C9">
                                  <v:shape id="_x0000_i1068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68" DrawAspect="Content" ObjectID="_1685728781" r:id="rId131"/>
                                </w:object>
                              </w:r>
                            </w:p>
                            <w:p w14:paraId="0575B569" w14:textId="2C0C5D0B" w:rsidR="004C3B41" w:rsidRPr="00CC3123" w:rsidRDefault="00E92B16" w:rsidP="004C3B41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u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55606B04" w14:textId="77777777" w:rsidR="004C3B41" w:rsidRPr="0069435F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3D9F55A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4A4F3D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2AE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CF081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75968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1D440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C7080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A8C8FD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77495B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45F3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A9BBF0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FD6D74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5CCE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5DDEA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3270E6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D21FA0E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829E0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F5A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left:135;top:-417;width:11634;height:2484" coordorigin="135,-417" coordsize="11634,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1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344;top:-417;width:11288;height:2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16491A99" w14:textId="0D5BF3BA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756DA5" w14:textId="7B1E5520" w:rsidR="00385CB0" w:rsidRPr="007303C3" w:rsidRDefault="00385CB0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8E148BB" wp14:editId="798B9682">
                <wp:extent cx="6501130" cy="3873261"/>
                <wp:effectExtent l="0" t="0" r="13970" b="13335"/>
                <wp:docPr id="50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873261"/>
                          <a:chOff x="-15" y="-48329"/>
                          <a:chExt cx="6501130" cy="3422597"/>
                        </a:xfrm>
                      </wpg:grpSpPr>
                      <wps:wsp>
                        <wps:cNvPr id="506" name="Rectangle: Diagonal Corners Rounded 506"/>
                        <wps:cNvSpPr/>
                        <wps:spPr>
                          <a:xfrm>
                            <a:off x="-15" y="-5177"/>
                            <a:ext cx="6501130" cy="33794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0953D7" w14:textId="77777777" w:rsidR="00E92B16" w:rsidRDefault="00E92B16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5A25C21" w14:textId="15742789" w:rsidR="001E2801" w:rsidRPr="00D67F24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 w:rsidR="001E2801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="001E2801"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Phương trình </w:t>
                              </w:r>
                              <w:r w:rsidR="001E280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cot</w:t>
                              </w:r>
                              <w:r w:rsidR="001E2801"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</w:p>
                            <w:p w14:paraId="60B52B16" w14:textId="77777777" w:rsidR="001E2801" w:rsidRPr="00D733F8" w:rsidRDefault="001E2801" w:rsidP="0005310E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ĐK: x </w:t>
                              </w:r>
                              <w:r w:rsidRPr="00C22733">
                                <w:sym w:font="Symbol" w:char="F0B9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2142E7AD" w14:textId="654153F5" w:rsidR="001E2801" w:rsidRPr="00D733F8" w:rsidRDefault="001E2801" w:rsidP="0005310E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</w:t>
                              </w:r>
                              <w:r w:rsidR="007F5E5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có nghiệm  x = arccota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1EBE94EB" w14:textId="1256901B" w:rsidR="001E2801" w:rsidRPr="00C22733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1E2801" w:rsidRPr="00C2273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1063B046" w14:textId="77777777" w:rsidR="001E2801" w:rsidRPr="00D733F8" w:rsidRDefault="001E2801" w:rsidP="0005310E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cotf(x) = cotg(x)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g(x)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B6E2A0C" w14:textId="77777777" w:rsidR="001E2801" w:rsidRPr="00D733F8" w:rsidRDefault="001E2801" w:rsidP="0005310E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cotx = cot</w:t>
                              </w:r>
                              <w:r w:rsidRPr="0069435F">
                                <w:rPr>
                                  <w:i/>
                                  <w:iCs/>
                                </w:rPr>
                                <w:sym w:font="Symbol" w:char="F062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69435F">
                                <w:rPr>
                                  <w:i/>
                                </w:rPr>
                                <w:sym w:font="Symbol" w:char="F062"/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k180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2C4FE62D" w14:textId="1DE30E2A" w:rsidR="001E2801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Yu Gothic" w:eastAsia="Yu Gothic" w:hAnsi="Yu Gothic" w:cs="Chu Van An" w:hint="eastAsia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1E2801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9860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30"/>
                                <w:gridCol w:w="4930"/>
                              </w:tblGrid>
                              <w:tr w:rsidR="007F5E58" w14:paraId="70584B5F" w14:textId="77777777" w:rsidTr="007F5E58">
                                <w:trPr>
                                  <w:trHeight w:val="1819"/>
                                </w:trPr>
                                <w:tc>
                                  <w:tcPr>
                                    <w:tcW w:w="4930" w:type="dxa"/>
                                  </w:tcPr>
                                  <w:p w14:paraId="69D84DA6" w14:textId="77777777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2440E1A6">
                                        <v:shape id="_x0000_i1069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69" DrawAspect="Content" ObjectID="_1685728782" r:id="rId132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2A27D9CF" w14:textId="77777777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81D66F5">
                                        <v:shape id="_x0000_i1070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70" DrawAspect="Content" ObjectID="_1685728783" r:id="rId133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36394BF4" w14:textId="3EEA9F90" w:rsidR="007F5E58" w:rsidRPr="00F278AC" w:rsidRDefault="007F5E58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4B03BF8C">
                                        <v:shape id="_x0000_i1071" type="#_x0000_t75" style="width:12.25pt;height:33.3pt" o:ole="">
                                          <v:imagedata r:id="rId134" o:title=""/>
                                        </v:shape>
                                        <o:OLEObject Type="Embed" ProgID="Equation.DSMT4" ShapeID="_x0000_i1071" DrawAspect="Content" ObjectID="_1685728784" r:id="rId135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  <w:p w14:paraId="66ED0026" w14:textId="1CC1B5D5" w:rsidR="007F5E58" w:rsidRPr="00CC3123" w:rsidRDefault="007F5E58" w:rsidP="007F5E58">
                                    <w:pPr>
                                      <w:spacing w:before="60" w:after="60"/>
                                      <w:ind w:left="288" w:firstLine="288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4930" w:type="dxa"/>
                                  </w:tcPr>
                                  <w:p w14:paraId="7FA10137" w14:textId="7BD333DF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A662346">
                                        <v:shape id="_x0000_i1072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72" DrawAspect="Content" ObjectID="_1685728785" r:id="rId136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5EB8859A" w14:textId="4C05A050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B642FD6">
                                        <v:shape id="_x0000_i1073" type="#_x0000_t75" style="width:12.25pt;height:33.3pt" o:ole="">
                                          <v:imagedata r:id="rId122" o:title=""/>
                                        </v:shape>
                                        <o:OLEObject Type="Embed" ProgID="Equation.DSMT4" ShapeID="_x0000_i1073" DrawAspect="Content" ObjectID="_1685728786" r:id="rId137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521AFC92" w14:textId="5BBFFF5D" w:rsidR="007F5E58" w:rsidRPr="00CC3123" w:rsidRDefault="007F5E58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7D8C04CC">
                                        <v:shape id="_x0000_i1074" type="#_x0000_t75" style="width:12.25pt;height:33.3pt" o:ole="">
                                          <v:imagedata r:id="rId134" o:title=""/>
                                        </v:shape>
                                        <o:OLEObject Type="Embed" ProgID="Equation.DSMT4" ShapeID="_x0000_i1074" DrawAspect="Content" ObjectID="_1685728787" r:id="rId138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</w:tbl>
                            <w:p w14:paraId="543DC270" w14:textId="77777777" w:rsidR="007F5E58" w:rsidRPr="0069435F" w:rsidRDefault="007F5E58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4701AE2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81D087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2988C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715446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FBABF5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4A87FA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4F5DD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CF9052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E0487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4903A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1DF24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E3D0F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D3E79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68B305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A8A9E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08" name="Rectangle: Folded Corner 50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0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C63608" w14:textId="533180FD" w:rsidR="005D5C65" w:rsidRDefault="005D5C65" w:rsidP="00385CB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E148BB" id="_x0000_s1085" style="width:511.9pt;height:305pt;mso-position-horizontal-relative:char;mso-position-vertical-relative:line" coordorigin=",-483" coordsize="65011,34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">
                <v:shape id="Rectangle: Diagonal Corners Rounded 506" o:spid="_x0000_s1086" style="position:absolute;top:-51;width:65011;height:33793;visibility:visible;mso-wrap-style:square;v-text-anchor:middle" coordsize="6501130,33794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" adj="-11796480,,5400" path="m32003,l6411642,v49423,,89488,40065,89488,89488l6501130,3347442v,17675,-14328,32003,-32003,32003l89488,3379445c40065,3379445,,3339380,,3289957l,32003c,14328,14328,,32003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2003,0;6411642,0;6501130,89488;6501130,3347442;6469127,3379445;89488,3379445;0,3289957;0,32003;32003,0" o:connectangles="0,0,0,0,0,0,0,0,0" textboxrect="0,0,6501130,3379445"/>
                  <v:textbox>
                    <w:txbxContent>
                      <w:p w14:paraId="4D0953D7" w14:textId="77777777" w:rsidR="00E92B16" w:rsidRDefault="00E92B16" w:rsidP="001E2801">
                        <w:pPr>
                          <w:spacing w:line="240" w:lineRule="auto"/>
                          <w:jc w:val="both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25A25C21" w14:textId="15742789" w:rsidR="001E2801" w:rsidRPr="00D67F24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 w:rsidR="001E2801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="001E2801"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Phương trình </w:t>
                        </w:r>
                        <w:r w:rsidR="001E2801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cot</w:t>
                        </w:r>
                        <w:r w:rsidR="001E2801"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</w:p>
                      <w:p w14:paraId="60B52B16" w14:textId="77777777" w:rsidR="001E2801" w:rsidRPr="00D733F8" w:rsidRDefault="001E2801" w:rsidP="0005310E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ĐK: x </w:t>
                        </w:r>
                        <w:r w:rsidRPr="00C22733">
                          <w:sym w:font="Symbol" w:char="F0B9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(k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Z).</w:t>
                        </w:r>
                      </w:p>
                      <w:p w14:paraId="2142E7AD" w14:textId="654153F5" w:rsidR="001E2801" w:rsidRPr="00D733F8" w:rsidRDefault="001E2801" w:rsidP="0005310E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P</w:t>
                        </w:r>
                        <w:r w:rsidR="007F5E5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có nghiệm  x = arccota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Z;</w:t>
                        </w:r>
                      </w:p>
                      <w:p w14:paraId="1EBE94EB" w14:textId="1256901B" w:rsidR="001E2801" w:rsidRPr="00C22733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1E2801" w:rsidRPr="00C2273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1063B046" w14:textId="77777777" w:rsidR="001E2801" w:rsidRPr="00D733F8" w:rsidRDefault="001E2801" w:rsidP="0005310E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cotf(x) = cotg(x)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g(x)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B6E2A0C" w14:textId="77777777" w:rsidR="001E2801" w:rsidRPr="00D733F8" w:rsidRDefault="001E2801" w:rsidP="0005310E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cotx = cot</w:t>
                        </w:r>
                        <w:r w:rsidRPr="0069435F">
                          <w:rPr>
                            <w:i/>
                            <w:iCs/>
                          </w:rPr>
                          <w:sym w:font="Symbol" w:char="F062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</w:t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= </w:t>
                        </w:r>
                        <w:r w:rsidRPr="0069435F">
                          <w:rPr>
                            <w:i/>
                          </w:rPr>
                          <w:sym w:font="Symbol" w:char="F062"/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k180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2C4FE62D" w14:textId="1DE30E2A" w:rsidR="001E2801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Yu Gothic" w:eastAsia="Yu Gothic" w:hAnsi="Yu Gothic" w:cs="Chu Van An" w:hint="eastAsia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1E2801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9860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30"/>
                          <w:gridCol w:w="4930"/>
                        </w:tblGrid>
                        <w:tr w:rsidR="007F5E58" w14:paraId="70584B5F" w14:textId="77777777" w:rsidTr="007F5E58">
                          <w:trPr>
                            <w:trHeight w:val="1819"/>
                          </w:trPr>
                          <w:tc>
                            <w:tcPr>
                              <w:tcW w:w="4930" w:type="dxa"/>
                            </w:tcPr>
                            <w:p w14:paraId="69D84DA6" w14:textId="77777777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2440E1A6">
                                  <v:shape id="_x0000_i1069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69" DrawAspect="Content" ObjectID="_1685728782" r:id="rId139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2A27D9CF" w14:textId="77777777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81D66F5">
                                  <v:shape id="_x0000_i1070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70" DrawAspect="Content" ObjectID="_1685728783" r:id="rId140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36394BF4" w14:textId="3EEA9F90" w:rsidR="007F5E58" w:rsidRPr="00F278AC" w:rsidRDefault="007F5E58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4B03BF8C">
                                  <v:shape id="_x0000_i1071" type="#_x0000_t75" style="width:12.25pt;height:33.3pt" o:ole="">
                                    <v:imagedata r:id="rId134" o:title=""/>
                                  </v:shape>
                                  <o:OLEObject Type="Embed" ProgID="Equation.DSMT4" ShapeID="_x0000_i1071" DrawAspect="Content" ObjectID="_1685728784" r:id="rId141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ED0026" w14:textId="1CC1B5D5" w:rsidR="007F5E58" w:rsidRPr="00CC3123" w:rsidRDefault="007F5E58" w:rsidP="007F5E58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4930" w:type="dxa"/>
                            </w:tcPr>
                            <w:p w14:paraId="7FA10137" w14:textId="7BD333DF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A662346">
                                  <v:shape id="_x0000_i1072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72" DrawAspect="Content" ObjectID="_1685728785" r:id="rId142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5EB8859A" w14:textId="4C05A050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B642FD6">
                                  <v:shape id="_x0000_i1073" type="#_x0000_t75" style="width:12.25pt;height:33.3pt" o:ole="">
                                    <v:imagedata r:id="rId122" o:title=""/>
                                  </v:shape>
                                  <o:OLEObject Type="Embed" ProgID="Equation.DSMT4" ShapeID="_x0000_i1073" DrawAspect="Content" ObjectID="_1685728786" r:id="rId143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521AFC92" w14:textId="5BBFFF5D" w:rsidR="007F5E58" w:rsidRPr="00CC3123" w:rsidRDefault="007F5E58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7D8C04CC">
                                  <v:shape id="_x0000_i1074" type="#_x0000_t75" style="width:12.25pt;height:33.3pt" o:ole="">
                                    <v:imagedata r:id="rId134" o:title=""/>
                                  </v:shape>
                                  <o:OLEObject Type="Embed" ProgID="Equation.DSMT4" ShapeID="_x0000_i1074" DrawAspect="Content" ObjectID="_1685728787" r:id="rId144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543DC270" w14:textId="77777777" w:rsidR="007F5E58" w:rsidRPr="0069435F" w:rsidRDefault="007F5E58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4701AE2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81D087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2988C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715446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FBABF5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4A87FA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4F5DD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CF9052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E0487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4903A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1DF24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E3D0F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D3E79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68B305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A8A9E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07" o:spid="_x0000_s108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Rectangle: Folded Corner 508" o:spid="_x0000_s108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25C63608" w14:textId="533180FD" w:rsidR="005D5C65" w:rsidRDefault="005D5C65" w:rsidP="00385CB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5E906FC0" w:rsidR="00993994" w:rsidRPr="007303C3" w:rsidRDefault="00993994" w:rsidP="007303C3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5DC2882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993994" w:rsidRPr="00531501" w:rsidRDefault="00993994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993994" w:rsidRDefault="00993994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993994" w:rsidRDefault="00993994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993994" w:rsidRPr="00531501" w:rsidRDefault="00993994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993994" w:rsidRDefault="00993994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993994" w:rsidRDefault="00993994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7303C3" w:rsidRDefault="00993994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75F945BA">
                <wp:extent cx="6547104" cy="2422225"/>
                <wp:effectExtent l="0" t="19050" r="25400" b="1651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22225"/>
                          <a:chOff x="0" y="0"/>
                          <a:chExt cx="6547104" cy="2353605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76"/>
                            <a:ext cx="6547104" cy="20923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5B299F" w:rsidRDefault="005B299F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2CA271FD" w:rsidR="00993994" w:rsidRPr="004E4A10" w:rsidRDefault="00993994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5BF8C44" w14:textId="5677E331" w:rsidR="00993994" w:rsidRPr="00DB49F0" w:rsidRDefault="00993994" w:rsidP="0005310E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23BB91E">
                                  <v:shape id="_x0000_i1076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76" DrawAspect="Content" ObjectID="_1685728788" r:id="rId145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225330EC" w14:textId="76F4F8F0" w:rsidR="00993994" w:rsidRPr="00D44B9C" w:rsidRDefault="00993994" w:rsidP="0005310E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0839974B">
                                  <v:shape id="_x0000_i1078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078" DrawAspect="Content" ObjectID="_1685728789" r:id="rId146"/>
                                </w:objec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Phương trình:  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440" w:dyaOrig="840" w14:anchorId="246DDCE2">
                                  <v:shape id="_x0000_i1080" type="#_x0000_t75" style="width:151.45pt;height:41.45pt" o:ole="">
                                    <v:imagedata r:id="rId13" o:title=""/>
                                  </v:shape>
                                  <o:OLEObject Type="Embed" ProgID="Equation.DSMT4" ShapeID="_x0000_i1080" DrawAspect="Content" ObjectID="_1685728790" r:id="rId147"/>
                                </w:object>
                              </w:r>
                            </w:p>
                            <w:p w14:paraId="2EFEFF82" w14:textId="27C3A571" w:rsidR="00D44B9C" w:rsidRPr="00993994" w:rsidRDefault="00D44B9C" w:rsidP="0005310E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4353" w:dyaOrig="687" w14:anchorId="079CDC7F">
                                  <v:shape id="_x0000_i1082" type="#_x0000_t75" style="width:217.35pt;height:34.65pt" o:ole="">
                                    <v:imagedata r:id="rId148" o:title=""/>
                                  </v:shape>
                                  <o:OLEObject Type="Embed" ProgID="Equation.DSMT4" ShapeID="_x0000_i1082" DrawAspect="Content" ObjectID="_1685728791" r:id="rId149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41439D7" w14:textId="77777777" w:rsidR="00993994" w:rsidRDefault="00993994" w:rsidP="0099399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Phương trình sinx = a</w:t>
                                        </w:r>
                                      </w:p>
                                      <w:p w14:paraId="4CDFFA22" w14:textId="02EE1E7C" w:rsidR="00993994" w:rsidRDefault="00993994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993994" w:rsidRDefault="00993994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993994" w:rsidRDefault="00993994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90.75pt;mso-position-horizontal-relative:char;mso-position-vertical-relative:line" coordsize="65471,23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">
                <v:shape id="Rectangle: Diagonal Corners Rounded 1" o:spid="_x0000_s1110" style="position:absolute;top:2612;width:65471;height:2092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0438;6547104,2072515;6532329,2092329;112179,2092329;0,1941891;0,19814;14775,0" o:connectangles="0,0,0,0,0,0,0,0,0" textboxrect="0,0,6435090,1533525"/>
                  <v:textbox>
                    <w:txbxContent>
                      <w:p w14:paraId="6EFBB58C" w14:textId="77777777" w:rsidR="005B299F" w:rsidRDefault="005B299F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2CA271FD" w:rsidR="00993994" w:rsidRPr="004E4A10" w:rsidRDefault="00993994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5BF8C44" w14:textId="5677E331" w:rsidR="00993994" w:rsidRPr="00DB49F0" w:rsidRDefault="00993994" w:rsidP="0005310E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23BB91E">
                            <v:shape id="_x0000_i1076" type="#_x0000_t75" style="width:14.25pt;height:18.35pt" o:ole="">
                              <v:imagedata r:id="rId10" o:title=""/>
                            </v:shape>
                            <o:OLEObject Type="Embed" ProgID="Equation.DSMT4" ShapeID="_x0000_i1076" DrawAspect="Content" ObjectID="_1685728788" r:id="rId150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225330EC" w14:textId="76F4F8F0" w:rsidR="00993994" w:rsidRPr="00D44B9C" w:rsidRDefault="00993994" w:rsidP="0005310E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0839974B">
                            <v:shape id="_x0000_i1078" type="#_x0000_t75" style="width:14.25pt;height:18.35pt" o:ole="">
                              <v:imagedata r:id="rId10" o:title=""/>
                            </v:shape>
                            <o:OLEObject Type="Embed" ProgID="Equation.DSMT4" ShapeID="_x0000_i1078" DrawAspect="Content" ObjectID="_1685728789" r:id="rId151"/>
                          </w:objec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1: Phương trình:  </w:t>
                        </w:r>
                        <w:r w:rsidRPr="0099399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440" w:dyaOrig="840" w14:anchorId="246DDCE2">
                            <v:shape id="_x0000_i1080" type="#_x0000_t75" style="width:151.45pt;height:41.45pt" o:ole="">
                              <v:imagedata r:id="rId13" o:title=""/>
                            </v:shape>
                            <o:OLEObject Type="Embed" ProgID="Equation.DSMT4" ShapeID="_x0000_i1080" DrawAspect="Content" ObjectID="_1685728790" r:id="rId152"/>
                          </w:object>
                        </w:r>
                      </w:p>
                      <w:p w14:paraId="2EFEFF82" w14:textId="27C3A571" w:rsidR="00D44B9C" w:rsidRPr="00993994" w:rsidRDefault="00D44B9C" w:rsidP="0005310E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4353" w:dyaOrig="687" w14:anchorId="079CDC7F">
                            <v:shape id="_x0000_i1082" type="#_x0000_t75" style="width:217.35pt;height:34.65pt" o:ole="">
                              <v:imagedata r:id="rId148" o:title=""/>
                            </v:shape>
                            <o:OLEObject Type="Embed" ProgID="Equation.DSMT4" ShapeID="_x0000_i1082" DrawAspect="Content" ObjectID="_1685728791" r:id="rId153"/>
                          </w:object>
                        </w:r>
                      </w:p>
                    </w:txbxContent>
                  </v:textbox>
                </v:shape>
                <v:group id="Group 464" o:spid="_x0000_s111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" path="m,l5384561,r223777,223777l5608338,447554,,447554,,xe" fillcolor="#efddf6 [663]" stroked="f" strokeweight="1.25pt">
                        <v:fill r:id="rId15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468" o:spid="_x0000_s111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41439D7" w14:textId="77777777" w:rsidR="00993994" w:rsidRDefault="00993994" w:rsidP="0099399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Phương trình sinx = a</w:t>
                                  </w:r>
                                </w:p>
                                <w:p w14:paraId="4CDFFA22" w14:textId="02EE1E7C" w:rsidR="00993994" w:rsidRDefault="00993994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993994" w:rsidRDefault="00993994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993994" w:rsidRDefault="00993994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F4F0E41" w14:textId="77777777" w:rsidR="00A028EA" w:rsidRPr="007303C3" w:rsidRDefault="00A028EA" w:rsidP="0005310E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ind w:hanging="850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70" w:dyaOrig="270" w14:anchorId="73243738">
          <v:shape id="_x0000_i1083" type="#_x0000_t75" style="width:43.45pt;height:13.6pt" o:ole="">
            <v:imagedata r:id="rId155" o:title=""/>
          </v:shape>
          <o:OLEObject Type="Embed" ProgID="Equation.DSMT4" ShapeID="_x0000_i1083" DrawAspect="Content" ObjectID="_1685728226" r:id="rId15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56E29B2B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75" w:dyaOrig="675" w14:anchorId="4F675EA5">
          <v:shape id="_x0000_i1084" type="#_x0000_t75" style="width:108.7pt;height:33.95pt" o:ole="">
            <v:imagedata r:id="rId157" o:title=""/>
          </v:shape>
          <o:OLEObject Type="Embed" ProgID="Equation.DSMT4" ShapeID="_x0000_i1084" DrawAspect="Content" ObjectID="_1685728227" r:id="rId158"/>
        </w:object>
      </w:r>
      <w:r w:rsidRPr="007303C3">
        <w:rPr>
          <w:rFonts w:ascii="Chu Van An" w:eastAsia="Calibri" w:hAnsi="Chu Van An" w:cs="Chu Van An"/>
          <w:position w:val="-6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575" w:dyaOrig="405" w14:anchorId="4BA6D128">
          <v:shape id="_x0000_i1085" type="#_x0000_t75" style="width:78.8pt;height:20.4pt" o:ole="">
            <v:imagedata r:id="rId159" o:title=""/>
          </v:shape>
          <o:OLEObject Type="Embed" ProgID="Equation.DSMT4" ShapeID="_x0000_i1085" DrawAspect="Content" ObjectID="_1685728228" r:id="rId16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E67AC5E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710" w:dyaOrig="405" w14:anchorId="59B2D6FA">
          <v:shape id="_x0000_i1086" type="#_x0000_t75" style="width:85.6pt;height:20.4pt" o:ole="">
            <v:imagedata r:id="rId161" o:title=""/>
          </v:shape>
          <o:OLEObject Type="Embed" ProgID="Equation.DSMT4" ShapeID="_x0000_i1086" DrawAspect="Content" ObjectID="_1685728229" r:id="rId16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310" w:dyaOrig="675" w14:anchorId="3CEE20CB">
          <v:shape id="_x0000_i1087" type="#_x0000_t75" style="width:115.45pt;height:33.95pt" o:ole="">
            <v:imagedata r:id="rId163" o:title=""/>
          </v:shape>
          <o:OLEObject Type="Embed" ProgID="Equation.DSMT4" ShapeID="_x0000_i1087" DrawAspect="Content" ObjectID="_1685728230" r:id="rId164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4C73A0" w14:textId="2DFFDF3E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FCCD64" w14:textId="30060CC0" w:rsidR="00A028EA" w:rsidRPr="007303C3" w:rsidRDefault="00A028EA" w:rsidP="0005310E">
      <w:pPr>
        <w:pStyle w:val="ListParagraph"/>
        <w:numPr>
          <w:ilvl w:val="0"/>
          <w:numId w:val="19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859" w:dyaOrig="279" w14:anchorId="166CDBC6">
          <v:shape id="_x0000_i1088" type="#_x0000_t75" style="width:42.8pt;height:14.25pt" o:ole="">
            <v:imagedata r:id="rId165" o:title=""/>
          </v:shape>
          <o:OLEObject Type="Embed" ProgID="Equation.DSMT4" ShapeID="_x0000_i1088" DrawAspect="Content" ObjectID="_1685728231" r:id="rId166"/>
        </w:objec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1020" w:dyaOrig="279" w14:anchorId="6937EE1B">
          <v:shape id="_x0000_i1089" type="#_x0000_t75" style="width:50.95pt;height:14.25pt" o:ole="">
            <v:imagedata r:id="rId167" o:title=""/>
          </v:shape>
          <o:OLEObject Type="Embed" ProgID="Equation.DSMT4" ShapeID="_x0000_i1089" DrawAspect="Content" ObjectID="_1685728232" r:id="rId16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79" w14:anchorId="21B65DF9">
          <v:shape id="_x0000_i1090" type="#_x0000_t75" style="width:29.9pt;height:14.25pt" o:ole="">
            <v:imagedata r:id="rId169" o:title=""/>
          </v:shape>
          <o:OLEObject Type="Embed" ProgID="Equation.DSMT4" ShapeID="_x0000_i1090" DrawAspect="Content" ObjectID="_1685728233" r:id="rId17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CB624E0" w14:textId="77777777" w:rsidR="00DC10A6" w:rsidRPr="007303C3" w:rsidRDefault="00DC10A6" w:rsidP="007303C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A60505E" w14:textId="77777777" w:rsidR="00A028EA" w:rsidRPr="007303C3" w:rsidRDefault="00A028EA" w:rsidP="0005310E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870" w:dyaOrig="570" w14:anchorId="6C3FDCF7">
          <v:shape id="_x0000_i1091" type="#_x0000_t75" style="width:43.45pt;height:28.55pt" o:ole="">
            <v:imagedata r:id="rId171" o:title=""/>
          </v:shape>
          <o:OLEObject Type="Embed" ProgID="Equation.DSMT4" ShapeID="_x0000_i1091" DrawAspect="Content" ObjectID="_1685728234" r:id="rId17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1BF7F43A" w14:textId="77777777" w:rsidR="00A028EA" w:rsidRPr="007303C3" w:rsidRDefault="00A028EA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45" w:dyaOrig="570" w14:anchorId="690CE2D1">
          <v:shape id="_x0000_i1092" type="#_x0000_t75" style="width:122.25pt;height:28.55pt" o:ole="">
            <v:imagedata r:id="rId173" o:title=""/>
          </v:shape>
          <o:OLEObject Type="Embed" ProgID="Equation.DSMT4" ShapeID="_x0000_i1092" DrawAspect="Content" ObjectID="_1685728235" r:id="rId174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90" w:dyaOrig="570" w14:anchorId="2E666C21">
          <v:shape id="_x0000_i1093" type="#_x0000_t75" style="width:79.45pt;height:28.55pt" o:ole="">
            <v:imagedata r:id="rId175" o:title=""/>
          </v:shape>
          <o:OLEObject Type="Embed" ProgID="Equation.DSMT4" ShapeID="_x0000_i1093" DrawAspect="Content" ObjectID="_1685728236" r:id="rId176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126112E4" w14:textId="77777777" w:rsidR="00A028EA" w:rsidRPr="007303C3" w:rsidRDefault="00A028EA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165" w:dyaOrig="570" w14:anchorId="2A4EFFA9">
          <v:shape id="_x0000_i1094" type="#_x0000_t75" style="width:158.25pt;height:28.55pt" o:ole="">
            <v:imagedata r:id="rId177" o:title=""/>
          </v:shape>
          <o:OLEObject Type="Embed" ProgID="Equation.DSMT4" ShapeID="_x0000_i1094" DrawAspect="Content" ObjectID="_1685728237" r:id="rId178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730" w:dyaOrig="570" w14:anchorId="33B2CFC9">
          <v:shape id="_x0000_i1095" type="#_x0000_t75" style="width:136.55pt;height:28.55pt" o:ole="">
            <v:imagedata r:id="rId179" o:title=""/>
          </v:shape>
          <o:OLEObject Type="Embed" ProgID="Equation.DSMT4" ShapeID="_x0000_i1095" DrawAspect="Content" ObjectID="_1685728238" r:id="rId180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311E62AF" w14:textId="1F15CE58" w:rsidR="00A028EA" w:rsidRPr="007303C3" w:rsidRDefault="00892566" w:rsidP="007303C3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75BCB3B4" w14:textId="68FB6E70" w:rsidR="00A028EA" w:rsidRPr="007303C3" w:rsidRDefault="00591202" w:rsidP="0005310E">
      <w:pPr>
        <w:pStyle w:val="ListParagraph"/>
        <w:numPr>
          <w:ilvl w:val="0"/>
          <w:numId w:val="18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6DDA203E">
          <v:shape id="_x0000_i1096" type="#_x0000_t75" style="width:135.15pt;height:65.9pt" o:ole="">
            <v:imagedata r:id="rId181" o:title=""/>
          </v:shape>
          <o:OLEObject Type="Embed" ProgID="Equation.DSMT4" ShapeID="_x0000_i1096" DrawAspect="Content" ObjectID="_1685728239" r:id="rId182"/>
        </w:object>
      </w:r>
    </w:p>
    <w:p w14:paraId="63470251" w14:textId="77777777" w:rsidR="00A028EA" w:rsidRPr="007303C3" w:rsidRDefault="00A028EA" w:rsidP="0005310E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Tập nghiệm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725" w:dyaOrig="720" w14:anchorId="6413DCA3">
          <v:shape id="_x0000_i1097" type="#_x0000_t75" style="width:86.25pt;height:36pt" o:ole="">
            <v:imagedata r:id="rId183" o:title=""/>
          </v:shape>
          <o:OLEObject Type="Embed" ProgID="Equation.DSMT4" ShapeID="_x0000_i1097" DrawAspect="Content" ObjectID="_1685728240" r:id="rId18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là</w:t>
      </w:r>
    </w:p>
    <w:p w14:paraId="05C57F73" w14:textId="2F7035A4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A.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210" w:dyaOrig="675" w14:anchorId="69044BA1">
          <v:shape id="_x0000_i1098" type="#_x0000_t75" style="width:160.3pt;height:33.95pt" o:ole="">
            <v:imagedata r:id="rId185" o:title=""/>
          </v:shape>
          <o:OLEObject Type="Embed" ProgID="Equation.DSMT4" ShapeID="_x0000_i1098" DrawAspect="Content" ObjectID="_1685728241" r:id="rId186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="00591202"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540" w:dyaOrig="675" w14:anchorId="64D64756">
          <v:shape id="_x0000_i1099" type="#_x0000_t75" style="width:177.3pt;height:33.95pt" o:ole="">
            <v:imagedata r:id="rId187" o:title=""/>
          </v:shape>
          <o:OLEObject Type="Embed" ProgID="Equation.DSMT4" ShapeID="_x0000_i1099" DrawAspect="Content" ObjectID="_1685728242" r:id="rId188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C94ECAE" w14:textId="0338A720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60" w:dyaOrig="675" w14:anchorId="0B7BA502">
          <v:shape id="_x0000_i1100" type="#_x0000_t75" style="width:167.75pt;height:33.95pt" o:ole="">
            <v:imagedata r:id="rId189" o:title=""/>
          </v:shape>
          <o:OLEObject Type="Embed" ProgID="Equation.DSMT4" ShapeID="_x0000_i1100" DrawAspect="Content" ObjectID="_1685728243" r:id="rId190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="00591202"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75" w:dyaOrig="675" w14:anchorId="2175ED62">
          <v:shape id="_x0000_i1101" type="#_x0000_t75" style="width:169.15pt;height:33.95pt" o:ole="">
            <v:imagedata r:id="rId191" o:title=""/>
          </v:shape>
          <o:OLEObject Type="Embed" ProgID="Equation.DSMT4" ShapeID="_x0000_i1101" DrawAspect="Content" ObjectID="_1685728244" r:id="rId192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848D34E" w14:textId="7F2F934A" w:rsidR="00A028EA" w:rsidRPr="007303C3" w:rsidRDefault="00892566" w:rsidP="007303C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CDF6088" w14:textId="434EF103" w:rsidR="00A028EA" w:rsidRPr="007303C3" w:rsidRDefault="00A028EA" w:rsidP="0005310E">
      <w:pPr>
        <w:pStyle w:val="ListParagraph"/>
        <w:numPr>
          <w:ilvl w:val="0"/>
          <w:numId w:val="20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Ta có </w:t>
      </w:r>
      <w:r w:rsidR="00591202" w:rsidRPr="007303C3">
        <w:rPr>
          <w:rFonts w:ascii="Chu Van An" w:hAnsi="Chu Van An" w:cs="Chu Van An"/>
          <w:position w:val="-60"/>
          <w:sz w:val="24"/>
          <w:szCs w:val="24"/>
        </w:rPr>
        <w:object w:dxaOrig="6619" w:dyaOrig="1320" w14:anchorId="44209028">
          <v:shape id="_x0000_i1102" type="#_x0000_t75" style="width:331.45pt;height:65.9pt" o:ole="">
            <v:imagedata r:id="rId193" o:title=""/>
          </v:shape>
          <o:OLEObject Type="Embed" ProgID="Equation.DSMT4" ShapeID="_x0000_i1102" DrawAspect="Content" ObjectID="_1685728245" r:id="rId194"/>
        </w:object>
      </w:r>
    </w:p>
    <w:p w14:paraId="40870B5C" w14:textId="77777777" w:rsidR="00A028EA" w:rsidRPr="007303C3" w:rsidRDefault="00A028EA" w:rsidP="0005310E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470" w:dyaOrig="630" w14:anchorId="30473A48">
          <v:shape id="_x0000_i1103" type="#_x0000_t75" style="width:73.35pt;height:31.25pt" o:ole="">
            <v:imagedata r:id="rId195" o:title=""/>
          </v:shape>
          <o:OLEObject Type="Embed" ProgID="Equation.DSMT4" ShapeID="_x0000_i1103" DrawAspect="Content" ObjectID="_1685728246" r:id="rId19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BB7C384" w14:textId="7EC6A533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40" w:dyaOrig="285" w14:anchorId="37939747">
          <v:shape id="_x0000_i1104" type="#_x0000_t75" style="width:42.1pt;height:14.25pt" o:ole="">
            <v:imagedata r:id="rId197" o:title=""/>
          </v:shape>
          <o:OLEObject Type="Embed" ProgID="Equation.DSMT4" ShapeID="_x0000_i1104" DrawAspect="Content" ObjectID="_1685728247" r:id="rId19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341F3E55">
          <v:shape id="_x0000_i1105" type="#_x0000_t75" style="width:29.9pt;height:14.25pt" o:ole="">
            <v:imagedata r:id="rId199" o:title=""/>
          </v:shape>
          <o:OLEObject Type="Embed" ProgID="Equation.DSMT4" ShapeID="_x0000_i1105" DrawAspect="Content" ObjectID="_1685728248" r:id="rId20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765" w:dyaOrig="630" w14:anchorId="2DA71DEB">
          <v:shape id="_x0000_i1106" type="#_x0000_t75" style="width:38.05pt;height:31.25pt" o:ole="">
            <v:imagedata r:id="rId201" o:title=""/>
          </v:shape>
          <o:OLEObject Type="Embed" ProgID="Equation.DSMT4" ShapeID="_x0000_i1106" DrawAspect="Content" ObjectID="_1685728249" r:id="rId20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7F338E71">
          <v:shape id="_x0000_i1107" type="#_x0000_t75" style="width:29.9pt;height:14.25pt" o:ole="">
            <v:imagedata r:id="rId203" o:title=""/>
          </v:shape>
          <o:OLEObject Type="Embed" ProgID="Equation.DSMT4" ShapeID="_x0000_i1107" DrawAspect="Content" ObjectID="_1685728250" r:id="rId20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CC58BE8" w14:textId="25BC9774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30" w14:anchorId="77EC8F97">
          <v:shape id="_x0000_i1108" type="#_x0000_t75" style="width:56.4pt;height:31.25pt" o:ole="">
            <v:imagedata r:id="rId205" o:title=""/>
          </v:shape>
          <o:OLEObject Type="Embed" ProgID="Equation.DSMT4" ShapeID="_x0000_i1108" DrawAspect="Content" ObjectID="_1685728251" r:id="rId20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494D8E83">
          <v:shape id="_x0000_i1109" type="#_x0000_t75" style="width:29.9pt;height:14.25pt" o:ole="">
            <v:imagedata r:id="rId207" o:title=""/>
          </v:shape>
          <o:OLEObject Type="Embed" ProgID="Equation.DSMT4" ShapeID="_x0000_i1109" DrawAspect="Content" ObjectID="_1685728252" r:id="rId20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720" w:dyaOrig="285" w14:anchorId="3F611EC4">
          <v:shape id="_x0000_i1110" type="#_x0000_t75" style="width:36pt;height:14.25pt" o:ole="">
            <v:imagedata r:id="rId209" o:title=""/>
          </v:shape>
          <o:OLEObject Type="Embed" ProgID="Equation.DSMT4" ShapeID="_x0000_i1110" DrawAspect="Content" ObjectID="_1685728253" r:id="rId210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0BE6239E">
          <v:shape id="_x0000_i1111" type="#_x0000_t75" style="width:29.9pt;height:14.25pt" o:ole="">
            <v:imagedata r:id="rId211" o:title=""/>
          </v:shape>
          <o:OLEObject Type="Embed" ProgID="Equation.DSMT4" ShapeID="_x0000_i1111" DrawAspect="Content" ObjectID="_1685728254" r:id="rId21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61950A29" w14:textId="2D4A38B1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B3C0A8" w14:textId="3810621C" w:rsidR="00A028EA" w:rsidRPr="007303C3" w:rsidRDefault="002F0399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 </w:t>
      </w:r>
      <w:r w:rsidR="00A028EA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A028EA" w:rsidRPr="007303C3">
        <w:rPr>
          <w:rFonts w:ascii="Chu Van An" w:hAnsi="Chu Van An" w:cs="Chu Van An"/>
          <w:position w:val="-24"/>
          <w:sz w:val="24"/>
          <w:szCs w:val="24"/>
        </w:rPr>
        <w:object w:dxaOrig="5760" w:dyaOrig="630" w14:anchorId="16F112C8">
          <v:shape id="_x0000_i1112" type="#_x0000_t75" style="width:4in;height:31.25pt" o:ole="">
            <v:imagedata r:id="rId213" o:title=""/>
          </v:shape>
          <o:OLEObject Type="Embed" ProgID="Equation.DSMT4" ShapeID="_x0000_i1112" DrawAspect="Content" ObjectID="_1685728255" r:id="rId214"/>
        </w:object>
      </w:r>
      <w:r w:rsidR="00A028EA" w:rsidRPr="007303C3">
        <w:rPr>
          <w:rFonts w:ascii="Chu Van An" w:hAnsi="Chu Van An" w:cs="Chu Van An"/>
          <w:sz w:val="24"/>
          <w:szCs w:val="24"/>
        </w:rPr>
        <w:t xml:space="preserve"> </w:t>
      </w:r>
      <w:r w:rsidR="00A028EA" w:rsidRPr="007303C3">
        <w:rPr>
          <w:rFonts w:ascii="Chu Van An" w:hAnsi="Chu Van An" w:cs="Chu Van An"/>
          <w:position w:val="-14"/>
          <w:sz w:val="24"/>
          <w:szCs w:val="24"/>
        </w:rPr>
        <w:object w:dxaOrig="780" w:dyaOrig="390" w14:anchorId="396A46D7">
          <v:shape id="_x0000_i1113" type="#_x0000_t75" style="width:38.7pt;height:19.7pt" o:ole="">
            <v:imagedata r:id="rId215" o:title=""/>
          </v:shape>
          <o:OLEObject Type="Embed" ProgID="Equation.DSMT4" ShapeID="_x0000_i1113" DrawAspect="Content" ObjectID="_1685728256" r:id="rId216"/>
        </w:object>
      </w:r>
      <w:r w:rsidR="00A028EA" w:rsidRPr="007303C3">
        <w:rPr>
          <w:rFonts w:ascii="Chu Van An" w:hAnsi="Chu Van An" w:cs="Chu Van An"/>
          <w:sz w:val="24"/>
          <w:szCs w:val="24"/>
        </w:rPr>
        <w:t>.</w:t>
      </w:r>
    </w:p>
    <w:p w14:paraId="63F2A6E0" w14:textId="77777777" w:rsidR="00A028EA" w:rsidRPr="007303C3" w:rsidRDefault="00A028EA" w:rsidP="0005310E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1500" w:dyaOrig="675" w14:anchorId="3D2C8B2F">
          <v:shape id="_x0000_i1114" type="#_x0000_t75" style="width:74.7pt;height:33.95pt;mso-width-percent:0;mso-height-percent:0;mso-width-percent:0;mso-height-percent:0" o:ole="">
            <v:imagedata r:id="rId217" o:title=""/>
          </v:shape>
          <o:OLEObject Type="Embed" ProgID="Equation.DSMT4" ShapeID="_x0000_i1114" DrawAspect="Content" ObjectID="_1685728257" r:id="rId21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6EF8C1E7" w14:textId="4F0B15C8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 xml:space="preserve">A.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025" w:dyaOrig="615" w14:anchorId="70E4652F">
          <v:shape id="_x0000_i1115" type="#_x0000_t75" style="width:101.2pt;height:30.55pt;mso-width-percent:0;mso-height-percent:0;mso-width-percent:0;mso-height-percent:0" o:ole="">
            <v:imagedata r:id="rId219" o:title=""/>
          </v:shape>
          <o:OLEObject Type="Embed" ProgID="Equation.DSMT4" ShapeID="_x0000_i1115" DrawAspect="Content" ObjectID="_1685728258" r:id="rId22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145" w:dyaOrig="615" w14:anchorId="050AB77C">
          <v:shape id="_x0000_i1116" type="#_x0000_t75" style="width:107.3pt;height:30.55pt;mso-width-percent:0;mso-height-percent:0;mso-width-percent:0;mso-height-percent:0" o:ole="">
            <v:imagedata r:id="rId221" o:title=""/>
          </v:shape>
          <o:OLEObject Type="Embed" ProgID="Equation.DSMT4" ShapeID="_x0000_i1116" DrawAspect="Content" ObjectID="_1685728259" r:id="rId22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833B5A6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1980" w:dyaOrig="615" w14:anchorId="072DC9D2">
          <v:shape id="_x0000_i1117" type="#_x0000_t75" style="width:99.15pt;height:30.55pt;mso-width-percent:0;mso-height-percent:0;mso-width-percent:0;mso-height-percent:0" o:ole="">
            <v:imagedata r:id="rId223" o:title=""/>
          </v:shape>
          <o:OLEObject Type="Embed" ProgID="Equation.DSMT4" ShapeID="_x0000_i1117" DrawAspect="Content" ObjectID="_1685728260" r:id="rId22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noProof/>
          <w:position w:val="-14"/>
          <w:sz w:val="24"/>
          <w:szCs w:val="24"/>
        </w:rPr>
        <w:object w:dxaOrig="1440" w:dyaOrig="405" w14:anchorId="02A4327E">
          <v:shape id="_x0000_i1118" type="#_x0000_t75" style="width:1in;height:20.4pt;mso-width-percent:0;mso-height-percent:0;mso-width-percent:0;mso-height-percent:0" o:ole="">
            <v:imagedata r:id="rId225" o:title=""/>
          </v:shape>
          <o:OLEObject Type="Embed" ProgID="Equation.DSMT4" ShapeID="_x0000_i1118" DrawAspect="Content" ObjectID="_1685728261" r:id="rId22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2CC8F86" w14:textId="70C88B12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AAE8F1" w14:textId="30215696" w:rsidR="00A028EA" w:rsidRPr="007303C3" w:rsidRDefault="002F0399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A028EA"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5190" w:dyaOrig="675" w14:anchorId="7031BDE6">
          <v:shape id="_x0000_i1119" type="#_x0000_t75" style="width:259.45pt;height:33.95pt;mso-width-percent:0;mso-height-percent:0;mso-width-percent:0;mso-height-percent:0" o:ole="">
            <v:imagedata r:id="rId227" o:title=""/>
          </v:shape>
          <o:OLEObject Type="Embed" ProgID="Equation.DSMT4" ShapeID="_x0000_i1119" DrawAspect="Content" ObjectID="_1685728262" r:id="rId228"/>
        </w:object>
      </w:r>
      <w:r w:rsidR="00A028EA" w:rsidRPr="007303C3">
        <w:rPr>
          <w:rFonts w:ascii="Chu Van An" w:hAnsi="Chu Van An" w:cs="Chu Van An"/>
          <w:sz w:val="24"/>
          <w:szCs w:val="24"/>
        </w:rPr>
        <w:t>.</w:t>
      </w:r>
    </w:p>
    <w:p w14:paraId="499FFA77" w14:textId="09B79103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371"/>
        <w:gridCol w:w="3260"/>
      </w:tblGrid>
      <w:tr w:rsidR="00BD217B" w:rsidRPr="00DC32EB" w14:paraId="23C157B8" w14:textId="77777777" w:rsidTr="00BD217B">
        <w:tc>
          <w:tcPr>
            <w:tcW w:w="7371" w:type="dxa"/>
            <w:shd w:val="clear" w:color="auto" w:fill="FFFFFB"/>
          </w:tcPr>
          <w:p w14:paraId="2DC8FCD9" w14:textId="77777777" w:rsidR="00BD217B" w:rsidRPr="000845FF" w:rsidRDefault="00BD217B" w:rsidP="00456018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870" w:dyaOrig="570" w14:anchorId="38A71441">
                <v:shape id="_x0000_i1120" type="#_x0000_t75" style="width:43.45pt;height:28.55pt" o:ole="">
                  <v:imagedata r:id="rId171" o:title=""/>
                </v:shape>
                <o:OLEObject Type="Embed" ProgID="Equation.DSMT4" ShapeID="_x0000_i1120" DrawAspect="Content" ObjectID="_1685728263" r:id="rId22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298D77E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2" w:name="c1a"/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45" w:dyaOrig="570" w14:anchorId="7CC0D17C">
                <v:shape id="_x0000_i1121" type="#_x0000_t75" style="width:122.25pt;height:28.55pt" o:ole="">
                  <v:imagedata r:id="rId173" o:title=""/>
                </v:shape>
                <o:OLEObject Type="Embed" ProgID="Equation.DSMT4" ShapeID="_x0000_i1121" DrawAspect="Content" ObjectID="_1685728264" r:id="rId230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0C8FBB44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3" w:name="c1b"/>
            <w:bookmarkEnd w:id="2"/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90" w:dyaOrig="570" w14:anchorId="0C317404">
                <v:shape id="_x0000_i1122" type="#_x0000_t75" style="width:79.45pt;height:28.55pt" o:ole="">
                  <v:imagedata r:id="rId175" o:title=""/>
                </v:shape>
                <o:OLEObject Type="Embed" ProgID="Equation.DSMT4" ShapeID="_x0000_i1122" DrawAspect="Content" ObjectID="_1685728265" r:id="rId231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010FE5EA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" w:name="c1c"/>
            <w:bookmarkEnd w:id="3"/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165" w:dyaOrig="570" w14:anchorId="603C7B91">
                <v:shape id="_x0000_i1123" type="#_x0000_t75" style="width:158.25pt;height:28.55pt" o:ole="">
                  <v:imagedata r:id="rId177" o:title=""/>
                </v:shape>
                <o:OLEObject Type="Embed" ProgID="Equation.DSMT4" ShapeID="_x0000_i1123" DrawAspect="Content" ObjectID="_1685728266" r:id="rId232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59F3FD0D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5" w:name="c1d"/>
            <w:bookmarkEnd w:id="4"/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730" w:dyaOrig="570" w14:anchorId="0B5D59C6">
                <v:shape id="_x0000_i1124" type="#_x0000_t75" style="width:136.55pt;height:28.55pt" o:ole="">
                  <v:imagedata r:id="rId179" o:title=""/>
                </v:shape>
                <o:OLEObject Type="Embed" ProgID="Equation.DSMT4" ShapeID="_x0000_i1124" DrawAspect="Content" ObjectID="_1685728267" r:id="rId233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bookmarkEnd w:id="5"/>
          <w:p w14:paraId="003FBAAA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7E8A9A8" w14:textId="77777777" w:rsidR="00BD217B" w:rsidRPr="00103A24" w:rsidRDefault="00BD217B" w:rsidP="0045601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6" w:name="_Hlk74610855"/>
            <w:bookmarkStart w:id="7" w:name="_Hlk74456794"/>
            <w:bookmarkStart w:id="8" w:name="_Hlk74287089"/>
            <w:bookmarkStart w:id="9" w:name="_Hlk74273016"/>
            <w:bookmarkStart w:id="10" w:name="_Hlk74269005"/>
            <w:bookmarkStart w:id="11" w:name="_Hlk74266422"/>
            <w:bookmarkStart w:id="12" w:name="_Hlk74254587"/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  <w:bookmarkStart w:id="13" w:name="_Hlk74252332"/>
      </w:tr>
      <w:tr w:rsidR="00BD217B" w:rsidRPr="00DC32EB" w14:paraId="3FA5672E" w14:textId="77777777" w:rsidTr="00BD217B">
        <w:trPr>
          <w:trHeight w:val="399"/>
        </w:trPr>
        <w:tc>
          <w:tcPr>
            <w:tcW w:w="7371" w:type="dxa"/>
            <w:shd w:val="clear" w:color="auto" w:fill="FFFFFB"/>
          </w:tcPr>
          <w:p w14:paraId="4B4EECD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" w:name="c2q"/>
            <w:bookmarkEnd w:id="1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Nghiệm đặc biệt nào sau đây là sai?</w:t>
            </w:r>
          </w:p>
          <w:p w14:paraId="2DE1848C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5" w:name="c2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700" w:dyaOrig="620" w14:anchorId="1749AA38">
                <v:shape id="_x0000_i1125" type="#_x0000_t75" style="width:135.15pt;height:30.55pt" o:ole="">
                  <v:imagedata r:id="rId234" o:title=""/>
                </v:shape>
                <o:OLEObject Type="Embed" ProgID="Equation.DSMT4" ShapeID="_x0000_i1125" DrawAspect="Content" ObjectID="_1685728268" r:id="rId23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A6B36B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6" w:name="c2b"/>
            <w:bookmarkEnd w:id="1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80" w:dyaOrig="279" w14:anchorId="0013DD0C">
                <v:shape id="_x0000_i1126" type="#_x0000_t75" style="width:93.75pt;height:14.25pt" o:ole="">
                  <v:imagedata r:id="rId236" o:title=""/>
                </v:shape>
                <o:OLEObject Type="Embed" ProgID="Equation.DSMT4" ShapeID="_x0000_i1126" DrawAspect="Content" ObjectID="_1685728269" r:id="rId23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3DF16D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" w:name="c2c"/>
            <w:bookmarkEnd w:id="1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000" w:dyaOrig="279" w14:anchorId="1513B967">
                <v:shape id="_x0000_i1127" type="#_x0000_t75" style="width:99.85pt;height:14.25pt" o:ole="">
                  <v:imagedata r:id="rId238" o:title=""/>
                </v:shape>
                <o:OLEObject Type="Embed" ProgID="Equation.DSMT4" ShapeID="_x0000_i1127" DrawAspect="Content" ObjectID="_1685728270" r:id="rId239"/>
              </w:object>
            </w:r>
          </w:p>
          <w:p w14:paraId="5863CF78" w14:textId="77777777" w:rsidR="00BD217B" w:rsidRPr="000845FF" w:rsidRDefault="00BD217B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8" w:name="c2d"/>
            <w:bookmarkEnd w:id="17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360" w:dyaOrig="620" w14:anchorId="30BC660F">
                <v:shape id="_x0000_i1128" type="#_x0000_t75" style="width:117.5pt;height:30.55pt" o:ole="">
                  <v:imagedata r:id="rId240" o:title=""/>
                </v:shape>
                <o:OLEObject Type="Embed" ProgID="Equation.DSMT4" ShapeID="_x0000_i1128" DrawAspect="Content" ObjectID="_1685728271" r:id="rId24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"/>
          <w:p w14:paraId="081B0597" w14:textId="77777777" w:rsidR="00BD217B" w:rsidRPr="00206EE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FB220EA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17F59E11" w14:textId="77777777" w:rsidTr="00BD217B">
        <w:tc>
          <w:tcPr>
            <w:tcW w:w="7371" w:type="dxa"/>
            <w:shd w:val="clear" w:color="auto" w:fill="FFFFFB"/>
          </w:tcPr>
          <w:p w14:paraId="47743610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" w:name="c3q"/>
            <w:bookmarkEnd w:id="1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5" w:dyaOrig="270" w14:anchorId="46A41314">
                <v:shape id="_x0000_i1129" type="#_x0000_t75" style="width:65.2pt;height:13.6pt" o:ole="">
                  <v:imagedata r:id="rId242" o:title=""/>
                </v:shape>
                <o:OLEObject Type="Embed" ProgID="Equation.DSMT4" ShapeID="_x0000_i1129" DrawAspect="Content" ObjectID="_1685728272" r:id="rId24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04AE24C" w14:textId="77777777" w:rsidR="00BD217B" w:rsidRPr="000845FF" w:rsidRDefault="00BD217B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" w:name="c3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1F7CAE6D">
                <v:shape id="_x0000_i1130" type="#_x0000_t75" style="width:107.3pt;height:31.25pt" o:ole="">
                  <v:imagedata r:id="rId244" o:title=""/>
                </v:shape>
                <o:OLEObject Type="Embed" ProgID="Equation.DSMT4" ShapeID="_x0000_i1130" DrawAspect="Content" ObjectID="_1685728273" r:id="rId24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" w:name="c3b"/>
            <w:bookmarkEnd w:id="20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2160" w:dyaOrig="1320" w14:anchorId="0D3C3C01">
                <v:shape id="_x0000_i1131" type="#_x0000_t75" style="width:108pt;height:65.9pt" o:ole="">
                  <v:imagedata r:id="rId246" o:title=""/>
                </v:shape>
                <o:OLEObject Type="Embed" ProgID="Equation.DSMT4" ShapeID="_x0000_i1131" DrawAspect="Content" ObjectID="_1685728274" r:id="rId24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D85952" w14:textId="77777777" w:rsidR="00BD217B" w:rsidRPr="000845FF" w:rsidRDefault="00BD217B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3c"/>
            <w:bookmarkEnd w:id="2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10" w:dyaOrig="630" w14:anchorId="5AD6B2E0">
                <v:shape id="_x0000_i1132" type="#_x0000_t75" style="width:100.55pt;height:31.25pt" o:ole="">
                  <v:imagedata r:id="rId248" o:title=""/>
                </v:shape>
                <o:OLEObject Type="Embed" ProgID="Equation.DSMT4" ShapeID="_x0000_i1132" DrawAspect="Content" ObjectID="_1685728275" r:id="rId24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3d"/>
            <w:bookmarkEnd w:id="22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2115" w:dyaOrig="1320" w14:anchorId="79992445">
                <v:shape id="_x0000_i1133" type="#_x0000_t75" style="width:105.95pt;height:65.9pt" o:ole="">
                  <v:imagedata r:id="rId250" o:title=""/>
                </v:shape>
                <o:OLEObject Type="Embed" ProgID="Equation.DSMT4" ShapeID="_x0000_i1133" DrawAspect="Content" ObjectID="_1685728276" r:id="rId25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"/>
          <w:p w14:paraId="7DE78536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5EE746F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5918CC7F" w14:textId="77777777" w:rsidTr="00BD217B">
        <w:tc>
          <w:tcPr>
            <w:tcW w:w="7371" w:type="dxa"/>
            <w:shd w:val="clear" w:color="auto" w:fill="FFFFFB"/>
          </w:tcPr>
          <w:p w14:paraId="44BDC08D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" w:name="c4q"/>
            <w:bookmarkEnd w:id="2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Tập nghiệm của phương trình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725" w:dyaOrig="720" w14:anchorId="031176A9">
                <v:shape id="_x0000_i1134" type="#_x0000_t75" style="width:86.25pt;height:36pt" o:ole="">
                  <v:imagedata r:id="rId183" o:title=""/>
                </v:shape>
                <o:OLEObject Type="Embed" ProgID="Equation.DSMT4" ShapeID="_x0000_i1134" DrawAspect="Content" ObjectID="_1685728277" r:id="rId25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3E90BAEA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25" w:name="c4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210" w:dyaOrig="675" w14:anchorId="5001F428">
                <v:shape id="_x0000_i1135" type="#_x0000_t75" style="width:160.3pt;height:33.95pt" o:ole="">
                  <v:imagedata r:id="rId185" o:title=""/>
                </v:shape>
                <o:OLEObject Type="Embed" ProgID="Equation.DSMT4" ShapeID="_x0000_i1135" DrawAspect="Content" ObjectID="_1685728278" r:id="rId253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5F66BE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6" w:name="c4b"/>
            <w:bookmarkEnd w:id="2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540" w:dyaOrig="675" w14:anchorId="7600764D">
                <v:shape id="_x0000_i1136" type="#_x0000_t75" style="width:177.3pt;height:33.95pt" o:ole="">
                  <v:imagedata r:id="rId187" o:title=""/>
                </v:shape>
                <o:OLEObject Type="Embed" ProgID="Equation.DSMT4" ShapeID="_x0000_i1136" DrawAspect="Content" ObjectID="_1685728279" r:id="rId254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3F568A7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27" w:name="c4c"/>
            <w:bookmarkEnd w:id="2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360" w:dyaOrig="675" w14:anchorId="0AC75BAA">
                <v:shape id="_x0000_i1137" type="#_x0000_t75" style="width:167.75pt;height:33.95pt" o:ole="">
                  <v:imagedata r:id="rId189" o:title=""/>
                </v:shape>
                <o:OLEObject Type="Embed" ProgID="Equation.DSMT4" ShapeID="_x0000_i1137" DrawAspect="Content" ObjectID="_1685728280" r:id="rId255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8BCC283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8" w:name="c4d"/>
            <w:bookmarkEnd w:id="27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375" w:dyaOrig="675" w14:anchorId="1D144D9F">
                <v:shape id="_x0000_i1138" type="#_x0000_t75" style="width:168.45pt;height:33.95pt" o:ole="">
                  <v:imagedata r:id="rId191" o:title=""/>
                </v:shape>
                <o:OLEObject Type="Embed" ProgID="Equation.DSMT4" ShapeID="_x0000_i1138" DrawAspect="Content" ObjectID="_1685728281" r:id="rId256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8"/>
          <w:p w14:paraId="4C7EC806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6CC5D01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224DF51F" w14:textId="77777777" w:rsidTr="00BD217B">
        <w:tc>
          <w:tcPr>
            <w:tcW w:w="7371" w:type="dxa"/>
            <w:shd w:val="clear" w:color="auto" w:fill="FFFFFB"/>
          </w:tcPr>
          <w:p w14:paraId="276A1BE0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" w:name="c5q"/>
            <w:bookmarkEnd w:id="2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80" w:dyaOrig="675" w14:anchorId="2EF27D77">
                <v:shape id="_x0000_i1139" type="#_x0000_t75" style="width:84.25pt;height:33.95pt" o:ole="">
                  <v:imagedata r:id="rId257" o:title=""/>
                </v:shape>
                <o:OLEObject Type="Embed" ProgID="Equation.DSMT4" ShapeID="_x0000_i1139" DrawAspect="Content" ObjectID="_1685728282" r:id="rId25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có nghiệm là</w:t>
            </w:r>
          </w:p>
          <w:p w14:paraId="2CBC1DE5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0" w:name="c5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75" w:dyaOrig="630" w14:anchorId="27C41A9E">
                <v:shape id="_x0000_i1140" type="#_x0000_t75" style="width:108.7pt;height:31.25pt" o:ole="">
                  <v:imagedata r:id="rId259" o:title=""/>
                </v:shape>
                <o:OLEObject Type="Embed" ProgID="Equation.DSMT4" ShapeID="_x0000_i1140" DrawAspect="Content" ObjectID="_1685728283" r:id="rId26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5b"/>
            <w:bookmarkEnd w:id="30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75" w:dyaOrig="630" w14:anchorId="293DF7D1">
                <v:shape id="_x0000_i1141" type="#_x0000_t75" style="width:93.75pt;height:31.25pt" o:ole="">
                  <v:imagedata r:id="rId261" o:title=""/>
                </v:shape>
                <o:OLEObject Type="Embed" ProgID="Equation.DSMT4" ShapeID="_x0000_i1141" DrawAspect="Content" ObjectID="_1685728284" r:id="rId26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D3928A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2" w:name="c5c"/>
            <w:bookmarkEnd w:id="3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310" w:dyaOrig="630" w14:anchorId="4958CD4A">
                <v:shape id="_x0000_i1142" type="#_x0000_t75" style="width:115.45pt;height:31.25pt" o:ole="">
                  <v:imagedata r:id="rId263" o:title=""/>
                </v:shape>
                <o:OLEObject Type="Embed" ProgID="Equation.DSMT4" ShapeID="_x0000_i1142" DrawAspect="Content" ObjectID="_1685728285" r:id="rId26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" w:name="c5d"/>
            <w:bookmarkEnd w:id="3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440" w:dyaOrig="405" w14:anchorId="6EC86AD8">
                <v:shape id="_x0000_i1143" type="#_x0000_t75" style="width:1in;height:20.4pt" o:ole="">
                  <v:imagedata r:id="rId265" o:title=""/>
                </v:shape>
                <o:OLEObject Type="Embed" ProgID="Equation.DSMT4" ShapeID="_x0000_i1143" DrawAspect="Content" ObjectID="_1685728286" r:id="rId26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"/>
          <w:p w14:paraId="1AA98264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3FBEA07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D217B" w:rsidRPr="00DC32EB" w14:paraId="5DEEE09C" w14:textId="77777777" w:rsidTr="00BD217B">
        <w:tc>
          <w:tcPr>
            <w:tcW w:w="7371" w:type="dxa"/>
            <w:shd w:val="clear" w:color="auto" w:fill="FFFFFB"/>
          </w:tcPr>
          <w:p w14:paraId="23C1735D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" w:name="c6q"/>
            <w:bookmarkEnd w:id="3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6: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color w:val="000000"/>
                <w:position w:val="-12"/>
                <w:szCs w:val="22"/>
              </w:rPr>
              <w:object w:dxaOrig="1575" w:dyaOrig="375" w14:anchorId="19B7CDF1">
                <v:shape id="_x0000_i1144" type="#_x0000_t75" style="width:78.8pt;height:19pt" o:ole="">
                  <v:imagedata r:id="rId267" o:title=""/>
                </v:shape>
                <o:OLEObject Type="Embed" ProgID="Equation.DSMT4" ShapeID="_x0000_i1144" DrawAspect="Content" ObjectID="_1685728287" r:id="rId26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tập nghiệm là</w:t>
            </w:r>
          </w:p>
          <w:p w14:paraId="4F738D1A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5" w:name="c6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1965" w:dyaOrig="675" w14:anchorId="3B645890">
                <v:shape id="_x0000_i1145" type="#_x0000_t75" style="width:98.5pt;height:33.95pt" o:ole="">
                  <v:imagedata r:id="rId269" o:title=""/>
                </v:shape>
                <o:OLEObject Type="Embed" ProgID="Equation.DSMT4" ShapeID="_x0000_i1145" DrawAspect="Content" ObjectID="_1685728288" r:id="rId270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EF901E1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6" w:name="c6b"/>
            <w:bookmarkEnd w:id="3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1965" w:dyaOrig="675" w14:anchorId="13A66721">
                <v:shape id="_x0000_i1146" type="#_x0000_t75" style="width:98.5pt;height:33.95pt" o:ole="">
                  <v:imagedata r:id="rId271" o:title=""/>
                </v:shape>
                <o:OLEObject Type="Embed" ProgID="Equation.DSMT4" ShapeID="_x0000_i1146" DrawAspect="Content" ObjectID="_1685728289" r:id="rId272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C9C9A3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7" w:name="c6c"/>
            <w:bookmarkEnd w:id="3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2865" w:dyaOrig="675" w14:anchorId="71CF1628">
                <v:shape id="_x0000_i1147" type="#_x0000_t75" style="width:143.3pt;height:33.95pt" o:ole="">
                  <v:imagedata r:id="rId273" o:title=""/>
                </v:shape>
                <o:OLEObject Type="Embed" ProgID="Equation.DSMT4" ShapeID="_x0000_i1147" DrawAspect="Content" ObjectID="_1685728290" r:id="rId274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5495532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8" w:name="c6d"/>
            <w:bookmarkEnd w:id="37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2865" w:dyaOrig="675" w14:anchorId="3091ED13">
                <v:shape id="_x0000_i1148" type="#_x0000_t75" style="width:143.3pt;height:33.95pt" o:ole="">
                  <v:imagedata r:id="rId275" o:title=""/>
                </v:shape>
                <o:OLEObject Type="Embed" ProgID="Equation.DSMT4" ShapeID="_x0000_i1148" DrawAspect="Content" ObjectID="_1685728291" r:id="rId276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38"/>
          <w:p w14:paraId="295636FB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6B881086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1CB6BF54" w14:textId="77777777" w:rsidTr="00BD217B">
        <w:tc>
          <w:tcPr>
            <w:tcW w:w="7371" w:type="dxa"/>
            <w:shd w:val="clear" w:color="auto" w:fill="FFFFFB"/>
          </w:tcPr>
          <w:p w14:paraId="302BAB4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9" w:name="c7q"/>
            <w:bookmarkEnd w:id="3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28"/>
                <w:szCs w:val="22"/>
              </w:rPr>
              <w:object w:dxaOrig="1500" w:dyaOrig="675" w14:anchorId="6940C525">
                <v:shape id="_x0000_i1149" type="#_x0000_t75" style="width:74.7pt;height:33.95pt;mso-width-percent:0;mso-height-percent:0;mso-width-percent:0;mso-height-percent:0" o:ole="">
                  <v:imagedata r:id="rId217" o:title=""/>
                </v:shape>
                <o:OLEObject Type="Embed" ProgID="Equation.DSMT4" ShapeID="_x0000_i1149" DrawAspect="Content" ObjectID="_1685728292" r:id="rId27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657484C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0" w:name="c7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025" w:dyaOrig="615" w14:anchorId="74D81513">
                <v:shape id="_x0000_i1150" type="#_x0000_t75" style="width:101.2pt;height:30.55pt;mso-width-percent:0;mso-height-percent:0;mso-width-percent:0;mso-height-percent:0" o:ole="">
                  <v:imagedata r:id="rId219" o:title=""/>
                </v:shape>
                <o:OLEObject Type="Embed" ProgID="Equation.DSMT4" ShapeID="_x0000_i1150" DrawAspect="Content" ObjectID="_1685728293" r:id="rId27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7b"/>
            <w:bookmarkEnd w:id="40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145" w:dyaOrig="615" w14:anchorId="20AD64AD">
                <v:shape id="_x0000_i1151" type="#_x0000_t75" style="width:107.3pt;height:30.55pt;mso-width-percent:0;mso-height-percent:0;mso-width-percent:0;mso-height-percent:0" o:ole="">
                  <v:imagedata r:id="rId221" o:title=""/>
                </v:shape>
                <o:OLEObject Type="Embed" ProgID="Equation.DSMT4" ShapeID="_x0000_i1151" DrawAspect="Content" ObjectID="_1685728294" r:id="rId27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D7D3C3D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2" w:name="c7c"/>
            <w:bookmarkEnd w:id="4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980" w:dyaOrig="615" w14:anchorId="36FC148B">
                <v:shape id="_x0000_i1152" type="#_x0000_t75" style="width:99.15pt;height:30.55pt;mso-width-percent:0;mso-height-percent:0;mso-width-percent:0;mso-height-percent:0" o:ole="">
                  <v:imagedata r:id="rId223" o:title=""/>
                </v:shape>
                <o:OLEObject Type="Embed" ProgID="Equation.DSMT4" ShapeID="_x0000_i1152" DrawAspect="Content" ObjectID="_1685728295" r:id="rId28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c7d"/>
            <w:bookmarkEnd w:id="4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1440" w:dyaOrig="405" w14:anchorId="7FACEE36">
                <v:shape id="_x0000_i1153" type="#_x0000_t75" style="width:1in;height:20.4pt;mso-width-percent:0;mso-height-percent:0;mso-width-percent:0;mso-height-percent:0" o:ole="">
                  <v:imagedata r:id="rId225" o:title=""/>
                </v:shape>
                <o:OLEObject Type="Embed" ProgID="Equation.DSMT4" ShapeID="_x0000_i1153" DrawAspect="Content" ObjectID="_1685728296" r:id="rId28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3"/>
          <w:p w14:paraId="387CC594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5B49B4E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5B8CD85A" w14:textId="77777777" w:rsidTr="00BD217B">
        <w:tc>
          <w:tcPr>
            <w:tcW w:w="7371" w:type="dxa"/>
            <w:shd w:val="clear" w:color="auto" w:fill="FFFFFB"/>
          </w:tcPr>
          <w:p w14:paraId="29D6B1A3" w14:textId="77777777" w:rsidR="00BD217B" w:rsidRPr="000845FF" w:rsidRDefault="00BD217B" w:rsidP="00456018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</w:t>
            </w:r>
            <w:bookmarkStart w:id="44" w:name="c8q"/>
            <w:bookmarkEnd w:id="4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8: 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  <w:lang w:eastAsia="vi-VN"/>
              </w:rPr>
              <w:object w:dxaOrig="1260" w:dyaOrig="288" w14:anchorId="283B8607">
                <v:shape id="_x0000_i1154" type="#_x0000_t75" style="width:63.15pt;height:14.25pt" o:ole="">
                  <v:imagedata r:id="rId282" o:title=""/>
                </v:shape>
                <o:OLEObject Type="Embed" ProgID="Equation.DSMT4" ShapeID="_x0000_i1154" DrawAspect="Content" ObjectID="_1685728297" r:id="rId28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là</w:t>
            </w:r>
          </w:p>
          <w:p w14:paraId="2C6995EE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bookmarkStart w:id="45" w:name="c8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752" w:dyaOrig="660" w14:anchorId="0E91907D">
                <v:shape id="_x0000_i1155" type="#_x0000_t75" style="width:87.6pt;height:33.3pt" o:ole="">
                  <v:imagedata r:id="rId284" o:title=""/>
                </v:shape>
                <o:OLEObject Type="Embed" ProgID="Equation.DSMT4" ShapeID="_x0000_i1155" DrawAspect="Content" ObjectID="_1685728298" r:id="rId28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46" w:name="c8b"/>
            <w:bookmarkEnd w:id="45"/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872" w:dyaOrig="660" w14:anchorId="0160CC01">
                <v:shape id="_x0000_i1156" type="#_x0000_t75" style="width:93.75pt;height:33.3pt" o:ole="">
                  <v:imagedata r:id="rId286" o:title=""/>
                </v:shape>
                <o:OLEObject Type="Embed" ProgID="Equation.DSMT4" ShapeID="_x0000_i1156" DrawAspect="Content" ObjectID="_1685728299" r:id="rId28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69A98B86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bookmarkStart w:id="47" w:name="c8c"/>
            <w:bookmarkEnd w:id="4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872" w:dyaOrig="660" w14:anchorId="797EE580">
                <v:shape id="_x0000_i1157" type="#_x0000_t75" style="width:93.75pt;height:33.3pt" o:ole="">
                  <v:imagedata r:id="rId288" o:title=""/>
                </v:shape>
                <o:OLEObject Type="Embed" ProgID="Equation.DSMT4" ShapeID="_x0000_i1157" DrawAspect="Content" ObjectID="_1685728300" r:id="rId28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48" w:name="c8d"/>
            <w:bookmarkEnd w:id="47"/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968" w:dyaOrig="660" w14:anchorId="143766F9">
                <v:shape id="_x0000_i1158" type="#_x0000_t75" style="width:98.5pt;height:33.3pt" o:ole="">
                  <v:imagedata r:id="rId290" o:title=""/>
                </v:shape>
                <o:OLEObject Type="Embed" ProgID="Equation.DSMT4" ShapeID="_x0000_i1158" DrawAspect="Content" ObjectID="_1685728301" r:id="rId29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bookmarkEnd w:id="48"/>
          <w:p w14:paraId="285A7922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1E5E4F2" w14:textId="77777777" w:rsidR="00BD217B" w:rsidRPr="00103A24" w:rsidRDefault="00BD217B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09CDFFD0" w14:textId="77777777" w:rsidTr="00BD217B">
        <w:tc>
          <w:tcPr>
            <w:tcW w:w="7371" w:type="dxa"/>
            <w:shd w:val="clear" w:color="auto" w:fill="FFFFFB"/>
          </w:tcPr>
          <w:p w14:paraId="4554D6A0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9" w:name="c9q"/>
            <w:bookmarkEnd w:id="4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9: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70" w:dyaOrig="270" w14:anchorId="2C762D0F">
                <v:shape id="_x0000_i1159" type="#_x0000_t75" style="width:43.45pt;height:13.6pt" o:ole="">
                  <v:imagedata r:id="rId155" o:title=""/>
                </v:shape>
                <o:OLEObject Type="Embed" ProgID="Equation.DSMT4" ShapeID="_x0000_i1159" DrawAspect="Content" ObjectID="_1685728302" r:id="rId29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2BAA179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0" w:name="c9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75" w:dyaOrig="675" w14:anchorId="4CAB60AE">
                <v:shape id="_x0000_i1160" type="#_x0000_t75" style="width:108.7pt;height:33.95pt" o:ole="">
                  <v:imagedata r:id="rId157" o:title=""/>
                </v:shape>
                <o:OLEObject Type="Embed" ProgID="Equation.DSMT4" ShapeID="_x0000_i1160" DrawAspect="Content" ObjectID="_1685728303" r:id="rId293"/>
              </w:object>
            </w:r>
            <w:r w:rsidRPr="000845FF">
              <w:rPr>
                <w:rFonts w:ascii="Chu Van An" w:hAnsi="Chu Van An" w:cs="Chu Van An"/>
                <w:position w:val="-6"/>
                <w:sz w:val="24"/>
                <w:szCs w:val="24"/>
              </w:rPr>
              <w:t>.</w:t>
            </w:r>
            <w:bookmarkStart w:id="51" w:name="c9b"/>
            <w:bookmarkEnd w:id="50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75" w:dyaOrig="405" w14:anchorId="65A8D0F2">
                <v:shape id="_x0000_i1161" type="#_x0000_t75" style="width:78.8pt;height:20.4pt" o:ole="">
                  <v:imagedata r:id="rId159" o:title=""/>
                </v:shape>
                <o:OLEObject Type="Embed" ProgID="Equation.DSMT4" ShapeID="_x0000_i1161" DrawAspect="Content" ObjectID="_1685728304" r:id="rId29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D187A2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2" w:name="c9c"/>
            <w:bookmarkEnd w:id="5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710" w:dyaOrig="405" w14:anchorId="1864B6AC">
                <v:shape id="_x0000_i1162" type="#_x0000_t75" style="width:85.6pt;height:20.4pt" o:ole="">
                  <v:imagedata r:id="rId161" o:title=""/>
                </v:shape>
                <o:OLEObject Type="Embed" ProgID="Equation.DSMT4" ShapeID="_x0000_i1162" DrawAspect="Content" ObjectID="_1685728305" r:id="rId29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3" w:name="c9d"/>
            <w:bookmarkEnd w:id="5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10" w:dyaOrig="675" w14:anchorId="6AC0A765">
                <v:shape id="_x0000_i1163" type="#_x0000_t75" style="width:115.45pt;height:33.95pt" o:ole="">
                  <v:imagedata r:id="rId163" o:title=""/>
                </v:shape>
                <o:OLEObject Type="Embed" ProgID="Equation.DSMT4" ShapeID="_x0000_i1163" DrawAspect="Content" ObjectID="_1685728306" r:id="rId29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53"/>
          <w:p w14:paraId="7D4D222C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1324E766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5CF85692" w14:textId="77777777" w:rsidTr="00BD217B">
        <w:tc>
          <w:tcPr>
            <w:tcW w:w="7371" w:type="dxa"/>
            <w:shd w:val="clear" w:color="auto" w:fill="FFFFFB"/>
          </w:tcPr>
          <w:p w14:paraId="3EDB742D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pl-PL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Câu </w:t>
            </w:r>
            <w:bookmarkStart w:id="54" w:name="c10q"/>
            <w:bookmarkEnd w:id="5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10: 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Cho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870" w:dyaOrig="570" w14:anchorId="7BE2AF65">
                <v:shape id="_x0000_i1164" type="#_x0000_t75" style="width:43.45pt;height:28.55pt" o:ole="">
                  <v:imagedata r:id="rId297" o:title=""/>
                </v:shape>
                <o:OLEObject Type="Embed" ProgID="Equation.DSMT4" ShapeID="_x0000_i1164" DrawAspect="Content" ObjectID="_1685728307" r:id="rId29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>nghiệm của phương trình là:</w:t>
            </w:r>
          </w:p>
          <w:p w14:paraId="0404C33C" w14:textId="77777777" w:rsidR="00BD217B" w:rsidRPr="000845FF" w:rsidRDefault="00BD217B" w:rsidP="00456018">
            <w:pPr>
              <w:pStyle w:val="Normal0"/>
              <w:widowControl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55" w:name="c10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440" w:dyaOrig="1290" w14:anchorId="426FB080">
                <v:shape id="_x0000_i1165" type="#_x0000_t75" style="width:1in;height:64.55pt" o:ole="">
                  <v:imagedata r:id="rId299" o:title=""/>
                </v:shape>
                <o:OLEObject Type="Embed" ProgID="Equation.DSMT4" ShapeID="_x0000_i1165" DrawAspect="Content" ObjectID="_1685728308" r:id="rId300"/>
              </w:object>
            </w:r>
            <w:bookmarkStart w:id="56" w:name="c10b"/>
            <w:bookmarkEnd w:id="5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590" w:dyaOrig="1290" w14:anchorId="51D2ED40">
                <v:shape id="_x0000_i1166" type="#_x0000_t75" style="width:79.45pt;height:64.55pt" o:ole="">
                  <v:imagedata r:id="rId301" o:title=""/>
                </v:shape>
                <o:OLEObject Type="Embed" ProgID="Equation.DSMT4" ShapeID="_x0000_i1166" DrawAspect="Content" ObjectID="_1685728309" r:id="rId302"/>
              </w:object>
            </w:r>
          </w:p>
          <w:p w14:paraId="45C282F4" w14:textId="77777777" w:rsidR="00BD217B" w:rsidRPr="000845FF" w:rsidRDefault="00BD217B" w:rsidP="00456018">
            <w:pPr>
              <w:pStyle w:val="Normal0"/>
              <w:widowControl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57" w:name="c10c"/>
            <w:bookmarkEnd w:id="5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440" w:dyaOrig="1290" w14:anchorId="23E4866B">
                <v:shape id="_x0000_i1167" type="#_x0000_t75" style="width:1in;height:64.55pt" o:ole="">
                  <v:imagedata r:id="rId303" o:title=""/>
                </v:shape>
                <o:OLEObject Type="Embed" ProgID="Equation.DSMT4" ShapeID="_x0000_i1167" DrawAspect="Content" ObjectID="_1685728310" r:id="rId304"/>
              </w:object>
            </w:r>
            <w:bookmarkStart w:id="58" w:name="c10d"/>
            <w:bookmarkEnd w:id="57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90" w:dyaOrig="570" w14:anchorId="11058C5E">
                <v:shape id="_x0000_i1168" type="#_x0000_t75" style="width:64.55pt;height:28.55pt" o:ole="">
                  <v:imagedata r:id="rId305" o:title=""/>
                </v:shape>
                <o:OLEObject Type="Embed" ProgID="Equation.DSMT4" ShapeID="_x0000_i1168" DrawAspect="Content" ObjectID="_1685728311" r:id="rId306"/>
              </w:objec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</w:p>
          <w:bookmarkEnd w:id="58"/>
          <w:p w14:paraId="5226A048" w14:textId="77777777" w:rsidR="00BD217B" w:rsidRPr="00206EEF" w:rsidRDefault="00BD217B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EDFDB99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729398F8" w14:textId="77777777" w:rsidTr="00BD217B">
        <w:tc>
          <w:tcPr>
            <w:tcW w:w="7371" w:type="dxa"/>
            <w:shd w:val="clear" w:color="auto" w:fill="FFFFFB"/>
          </w:tcPr>
          <w:p w14:paraId="3E1DFEA6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</w:pP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59" w:name="c11q"/>
            <w:bookmarkEnd w:id="59"/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11: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75" w:dyaOrig="285" w14:anchorId="1CE6AF4B">
                <v:shape id="_x0000_i1169" type="#_x0000_t75" style="width:63.85pt;height:14.25pt" o:ole="">
                  <v:imagedata r:id="rId307" o:title=""/>
                </v:shape>
                <o:OLEObject Type="Embed" ProgID="Equation.DSMT4" ShapeID="_x0000_i1169" DrawAspect="Content" ObjectID="_1685728312" r:id="rId30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FBEF774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bookmarkStart w:id="60" w:name="c11a"/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Ⓐ.</w:t>
            </w: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15" w14:anchorId="58DF8C1D">
                <v:shape id="_x0000_i1170" type="#_x0000_t75" style="width:99.15pt;height:30.55pt" o:ole="">
                  <v:imagedata r:id="rId309" o:title=""/>
                </v:shape>
                <o:OLEObject Type="Embed" ProgID="Equation.DSMT4" ShapeID="_x0000_i1170" DrawAspect="Content" ObjectID="_1685728313" r:id="rId310"/>
              </w:object>
            </w:r>
            <w:bookmarkStart w:id="61" w:name="c11b"/>
            <w:bookmarkEnd w:id="60"/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35" w:dyaOrig="615" w14:anchorId="130F1366">
                <v:shape id="_x0000_i1171" type="#_x0000_t75" style="width:96.45pt;height:30.55pt" o:ole="">
                  <v:imagedata r:id="rId311" o:title=""/>
                </v:shape>
                <o:OLEObject Type="Embed" ProgID="Equation.DSMT4" ShapeID="_x0000_i1171" DrawAspect="Content" ObjectID="_1685728314" r:id="rId312"/>
              </w:objec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7C27EC1D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bookmarkStart w:id="62" w:name="c11c"/>
            <w:bookmarkEnd w:id="61"/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00" w:dyaOrig="615" w14:anchorId="4467E1E2">
                <v:shape id="_x0000_i1172" type="#_x0000_t75" style="width:90.35pt;height:30.55pt" o:ole="">
                  <v:imagedata r:id="rId313" o:title=""/>
                </v:shape>
                <o:OLEObject Type="Embed" ProgID="Equation.DSMT4" ShapeID="_x0000_i1172" DrawAspect="Content" ObjectID="_1685728315" r:id="rId314"/>
              </w:object>
            </w:r>
            <w:bookmarkStart w:id="63" w:name="c11d"/>
            <w:bookmarkEnd w:id="62"/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00" w:dyaOrig="615" w14:anchorId="60516CEC">
                <v:shape id="_x0000_i1173" type="#_x0000_t75" style="width:105.3pt;height:30.55pt" o:ole="">
                  <v:imagedata r:id="rId315" o:title=""/>
                </v:shape>
                <o:OLEObject Type="Embed" ProgID="Equation.DSMT4" ShapeID="_x0000_i1173" DrawAspect="Content" ObjectID="_1685728316" r:id="rId316"/>
              </w:object>
            </w:r>
          </w:p>
          <w:bookmarkEnd w:id="63"/>
          <w:p w14:paraId="2299FF9C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8EFCCE1" w14:textId="77777777" w:rsidR="00BD217B" w:rsidRPr="00103A24" w:rsidRDefault="00BD217B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D217B" w:rsidRPr="00DC32EB" w14:paraId="2F96C7F4" w14:textId="77777777" w:rsidTr="00BD217B">
        <w:tc>
          <w:tcPr>
            <w:tcW w:w="7371" w:type="dxa"/>
            <w:shd w:val="clear" w:color="auto" w:fill="FFFFFB"/>
          </w:tcPr>
          <w:p w14:paraId="23605C01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4" w:name="c12q"/>
            <w:bookmarkEnd w:id="6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24"/>
                <w:szCs w:val="22"/>
              </w:rPr>
              <w:object w:dxaOrig="915" w:dyaOrig="600" w14:anchorId="2ECC8110">
                <v:shape id="_x0000_i1174" type="#_x0000_t75" style="width:45.5pt;height:29.9pt;mso-width-percent:0;mso-height-percent:0;mso-width-percent:0;mso-height-percent:0" o:ole="">
                  <v:imagedata r:id="rId317" o:title=""/>
                </v:shape>
                <o:OLEObject Type="Embed" ProgID="Equation.DSMT4" ShapeID="_x0000_i1174" DrawAspect="Content" ObjectID="_1685728317" r:id="rId31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bao nhiêu nghiệm trên đoạn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14"/>
                <w:szCs w:val="22"/>
              </w:rPr>
              <w:object w:dxaOrig="885" w:dyaOrig="390" w14:anchorId="768008CB">
                <v:shape id="_x0000_i1175" type="#_x0000_t75" style="width:44.15pt;height:19.7pt" o:ole="">
                  <v:imagedata r:id="rId319" o:title=""/>
                </v:shape>
                <o:OLEObject Type="Embed" ProgID="Equation.DSMT4" ShapeID="_x0000_i1175" DrawAspect="Content" ObjectID="_1685728318" r:id="rId32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2B65A38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5" w:name="c12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45" w:dyaOrig="285" w14:anchorId="28DE469D">
                <v:shape id="_x0000_i1176" type="#_x0000_t75" style="width:17pt;height:14.25pt;mso-width-percent:0;mso-height-percent:0;mso-width-percent:0;mso-height-percent:0" o:ole="">
                  <v:imagedata r:id="rId321" o:title=""/>
                </v:shape>
                <o:OLEObject Type="Embed" ProgID="Equation.DSMT4" ShapeID="_x0000_i1176" DrawAspect="Content" ObjectID="_1685728319" r:id="rId322"/>
              </w:object>
            </w:r>
            <w:bookmarkStart w:id="66" w:name="c12b"/>
            <w:bookmarkEnd w:id="65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30" w:dyaOrig="270" w14:anchorId="7247BA0B">
                <v:shape id="_x0000_i1177" type="#_x0000_t75" style="width:16.3pt;height:13.6pt;mso-width-percent:0;mso-height-percent:0;mso-width-percent:0;mso-height-percent:0" o:ole="">
                  <v:imagedata r:id="rId323" o:title=""/>
                </v:shape>
                <o:OLEObject Type="Embed" ProgID="Equation.DSMT4" ShapeID="_x0000_i1177" DrawAspect="Content" ObjectID="_1685728320" r:id="rId324"/>
              </w:object>
            </w:r>
            <w:bookmarkStart w:id="67" w:name="c12c"/>
            <w:bookmarkEnd w:id="66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60" w:dyaOrig="270" w14:anchorId="44B91D00">
                <v:shape id="_x0000_i1178" type="#_x0000_t75" style="width:18.35pt;height:13.6pt;mso-width-percent:0;mso-height-percent:0;mso-width-percent:0;mso-height-percent:0" o:ole="">
                  <v:imagedata r:id="rId325" o:title=""/>
                </v:shape>
                <o:OLEObject Type="Embed" ProgID="Equation.DSMT4" ShapeID="_x0000_i1178" DrawAspect="Content" ObjectID="_1685728321" r:id="rId326"/>
              </w:object>
            </w:r>
            <w:bookmarkStart w:id="68" w:name="c12d"/>
            <w:bookmarkEnd w:id="6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noProof/>
                <w:color w:val="0000FF"/>
                <w:position w:val="-6"/>
                <w:sz w:val="24"/>
                <w:szCs w:val="24"/>
              </w:rPr>
              <w:object w:dxaOrig="345" w:dyaOrig="285" w14:anchorId="0C9A5D26">
                <v:shape id="_x0000_i1179" type="#_x0000_t75" style="width:17pt;height:14.25pt;mso-width-percent:0;mso-height-percent:0;mso-width-percent:0;mso-height-percent:0" o:ole="">
                  <v:imagedata r:id="rId327" o:title=""/>
                </v:shape>
                <o:OLEObject Type="Embed" ProgID="Equation.DSMT4" ShapeID="_x0000_i1179" DrawAspect="Content" ObjectID="_1685728322" r:id="rId328"/>
              </w:object>
            </w:r>
          </w:p>
          <w:bookmarkEnd w:id="68"/>
          <w:p w14:paraId="68AFF799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41BA9FF1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61102184" w14:textId="77777777" w:rsidTr="00BD217B">
        <w:tc>
          <w:tcPr>
            <w:tcW w:w="7371" w:type="dxa"/>
            <w:shd w:val="clear" w:color="auto" w:fill="FFFFFB"/>
          </w:tcPr>
          <w:p w14:paraId="4681A898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69" w:name="c13q"/>
            <w:bookmarkEnd w:id="6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70" w:dyaOrig="630" w14:anchorId="18F42D9C">
                <v:shape id="_x0000_i1180" type="#_x0000_t75" style="width:58.4pt;height:31.25pt" o:ole="">
                  <v:imagedata r:id="rId329" o:title=""/>
                </v:shape>
                <o:OLEObject Type="Embed" ProgID="Equation.DSMT4" ShapeID="_x0000_i1180" DrawAspect="Content" ObjectID="_1685728323" r:id="rId33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hai họ nghiệm có dạng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10" w:dyaOrig="270" w14:anchorId="6A8672FD">
                <v:shape id="_x0000_i1181" type="#_x0000_t75" style="width:55.7pt;height:13.6pt" o:ole="">
                  <v:imagedata r:id="rId331" o:title=""/>
                </v:shape>
                <o:OLEObject Type="Embed" ProgID="Equation.DSMT4" ShapeID="_x0000_i1181" DrawAspect="Content" ObjectID="_1685728324" r:id="rId33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845FF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1065" w:dyaOrig="330" w14:anchorId="42F65264">
                <v:shape id="_x0000_i1182" type="#_x0000_t75" style="width:53pt;height:16.3pt" o:ole="">
                  <v:imagedata r:id="rId333" o:title=""/>
                </v:shape>
                <o:OLEObject Type="Embed" ProgID="Equation.DSMT4" ShapeID="_x0000_i1182" DrawAspect="Content" ObjectID="_1685728325" r:id="rId33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70" w14:anchorId="7EC3912E">
                <v:shape id="_x0000_i1183" type="#_x0000_t75" style="width:29.9pt;height:13.6pt" o:ole="">
                  <v:imagedata r:id="rId335" o:title=""/>
                </v:shape>
                <o:OLEObject Type="Embed" ProgID="Equation.DSMT4" ShapeID="_x0000_i1183" DrawAspect="Content" ObjectID="_1685728326" r:id="rId336"/>
              </w:objec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355" w:dyaOrig="690" w14:anchorId="2FA57D29">
                <v:shape id="_x0000_i1184" type="#_x0000_t75" style="width:117.5pt;height:34.65pt" o:ole="">
                  <v:imagedata r:id="rId337" o:title=""/>
                </v:shape>
                <o:OLEObject Type="Embed" ProgID="Equation.DSMT4" ShapeID="_x0000_i1184" DrawAspect="Content" ObjectID="_1685728327" r:id="rId33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. Khi đó, tính </w:t>
            </w:r>
            <w:r w:rsidRPr="000845FF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795" w:dyaOrig="375" w14:anchorId="7ABF53A6">
                <v:shape id="_x0000_i1185" type="#_x0000_t75" style="width:40.1pt;height:19pt" o:ole="">
                  <v:imagedata r:id="rId339" o:title=""/>
                </v:shape>
                <o:OLEObject Type="Embed" ProgID="Equation.DSMT4" ShapeID="_x0000_i1185" DrawAspect="Content" ObjectID="_1685728328" r:id="rId34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72D9799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70" w:name="c13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60" w14:anchorId="18F90BA1">
                <v:shape id="_x0000_i1186" type="#_x0000_t75" style="width:19pt;height:33.3pt" o:ole="">
                  <v:imagedata r:id="rId341" o:title=""/>
                </v:shape>
                <o:OLEObject Type="Embed" ProgID="Equation.DSMT4" ShapeID="_x0000_i1186" DrawAspect="Content" ObjectID="_1685728329" r:id="rId342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1" w:name="c13b"/>
            <w:bookmarkEnd w:id="70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95" w:dyaOrig="660" w14:anchorId="253FF0F0">
                <v:shape id="_x0000_i1187" type="#_x0000_t75" style="width:24.45pt;height:33.3pt" o:ole="">
                  <v:imagedata r:id="rId343" o:title=""/>
                </v:shape>
                <o:OLEObject Type="Embed" ProgID="Equation.DSMT4" ShapeID="_x0000_i1187" DrawAspect="Content" ObjectID="_1685728330" r:id="rId344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2" w:name="c13c"/>
            <w:bookmarkEnd w:id="71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45" w:dyaOrig="660" w14:anchorId="210AEBAD">
                <v:shape id="_x0000_i1188" type="#_x0000_t75" style="width:31.9pt;height:33.3pt" o:ole="">
                  <v:imagedata r:id="rId345" o:title=""/>
                </v:shape>
                <o:OLEObject Type="Embed" ProgID="Equation.DSMT4" ShapeID="_x0000_i1188" DrawAspect="Content" ObjectID="_1685728331" r:id="rId346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3" w:name="c13d"/>
            <w:bookmarkEnd w:id="72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50" w:dyaOrig="660" w14:anchorId="3B000013">
                <v:shape id="_x0000_i1189" type="#_x0000_t75" style="width:37.35pt;height:33.3pt" o:ole="">
                  <v:imagedata r:id="rId347" o:title=""/>
                </v:shape>
                <o:OLEObject Type="Embed" ProgID="Equation.DSMT4" ShapeID="_x0000_i1189" DrawAspect="Content" ObjectID="_1685728332" r:id="rId348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73"/>
          <w:p w14:paraId="2B1DB441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D98FC34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4E25581E" w14:textId="77777777" w:rsidTr="00BD217B">
        <w:tc>
          <w:tcPr>
            <w:tcW w:w="7371" w:type="dxa"/>
            <w:shd w:val="clear" w:color="auto" w:fill="FFFFFB"/>
          </w:tcPr>
          <w:p w14:paraId="42E2C1D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4" w:name="c14q"/>
            <w:bookmarkEnd w:id="7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Số nghiệm của phương trình </w:t>
            </w:r>
            <w:r w:rsidRPr="000845FF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515" w:dyaOrig="360" w14:anchorId="0A0FA389">
                <v:shape id="_x0000_i1190" type="#_x0000_t75" style="width:76.1pt;height:18.35pt" o:ole="">
                  <v:imagedata r:id="rId349" o:title=""/>
                </v:shape>
                <o:OLEObject Type="Embed" ProgID="Equation.DSMT4" ShapeID="_x0000_i1190" DrawAspect="Content" ObjectID="_1685728333" r:id="rId35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đoạn đoạn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05" w14:anchorId="15016EF4">
                <v:shape id="_x0000_i1191" type="#_x0000_t75" style="width:35.3pt;height:20.4pt" o:ole="">
                  <v:imagedata r:id="rId351" o:title=""/>
                </v:shape>
                <o:OLEObject Type="Embed" ProgID="Equation.DSMT4" ShapeID="_x0000_i1191" DrawAspect="Content" ObjectID="_1685728334" r:id="rId35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033E6E6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5" w:name="c14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3.</w:t>
            </w:r>
            <w:bookmarkStart w:id="76" w:name="c14b"/>
            <w:bookmarkEnd w:id="75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1.</w:t>
            </w:r>
            <w:bookmarkStart w:id="77" w:name="c14c"/>
            <w:bookmarkEnd w:id="76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4.</w:t>
            </w:r>
            <w:bookmarkStart w:id="78" w:name="c14d"/>
            <w:bookmarkEnd w:id="7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2.</w:t>
            </w:r>
          </w:p>
          <w:bookmarkEnd w:id="78"/>
          <w:p w14:paraId="322DAE18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1D7C8C76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77B7D3F8" w14:textId="77777777" w:rsidTr="00BD217B">
        <w:tc>
          <w:tcPr>
            <w:tcW w:w="7371" w:type="dxa"/>
            <w:shd w:val="clear" w:color="auto" w:fill="FFFFFB"/>
          </w:tcPr>
          <w:p w14:paraId="09B25B28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9" w:name="c15q"/>
            <w:bookmarkEnd w:id="7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15: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299" w:dyaOrig="680" w14:anchorId="730A323F">
                <v:shape id="_x0000_i1192" type="#_x0000_t75" style="width:114.8pt;height:33.95pt" o:ole="">
                  <v:imagedata r:id="rId353" o:title=""/>
                </v:shape>
                <o:OLEObject Type="Embed" ProgID="Equation.DSMT4" ShapeID="_x0000_i1192" DrawAspect="Content" ObjectID="_1685728335" r:id="rId35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A5FC25C" w14:textId="77777777" w:rsidR="00BD217B" w:rsidRPr="000845FF" w:rsidRDefault="00BD217B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0" w:name="c15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68" w:dyaOrig="667" w14:anchorId="69369026">
                <v:shape id="_x0000_i1193" type="#_x0000_t75" style="width:83.55pt;height:33.3pt" o:ole="">
                  <v:imagedata r:id="rId355" o:title=""/>
                </v:shape>
                <o:OLEObject Type="Embed" ProgID="Equation.DSMT4" ShapeID="_x0000_i1193" DrawAspect="Content" ObjectID="_1685728336" r:id="rId35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1" w:name="c15b"/>
            <w:bookmarkEnd w:id="80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09" w:dyaOrig="667" w14:anchorId="6D44E5FB">
                <v:shape id="_x0000_i1194" type="#_x0000_t75" style="width:76.1pt;height:33.3pt" o:ole="">
                  <v:imagedata r:id="rId357" o:title=""/>
                </v:shape>
                <o:OLEObject Type="Embed" ProgID="Equation.DSMT4" ShapeID="_x0000_i1194" DrawAspect="Content" ObjectID="_1685728337" r:id="rId35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AFF912" w14:textId="77777777" w:rsidR="00BD217B" w:rsidRPr="000845FF" w:rsidRDefault="00BD217B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2" w:name="c15c"/>
            <w:bookmarkEnd w:id="8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09" w:dyaOrig="667" w14:anchorId="0737C8C5">
                <v:shape id="_x0000_i1195" type="#_x0000_t75" style="width:80.15pt;height:33.3pt" o:ole="">
                  <v:imagedata r:id="rId359" o:title=""/>
                </v:shape>
                <o:OLEObject Type="Embed" ProgID="Equation.DSMT4" ShapeID="_x0000_i1195" DrawAspect="Content" ObjectID="_1685728338" r:id="rId36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3" w:name="c15d"/>
            <w:bookmarkEnd w:id="8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68" w:dyaOrig="667" w14:anchorId="021DE757">
                <v:shape id="_x0000_i1196" type="#_x0000_t75" style="width:78.8pt;height:33.3pt" o:ole="">
                  <v:imagedata r:id="rId361" o:title=""/>
                </v:shape>
                <o:OLEObject Type="Embed" ProgID="Equation.DSMT4" ShapeID="_x0000_i1196" DrawAspect="Content" ObjectID="_1685728339" r:id="rId36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3"/>
          <w:p w14:paraId="07F3037B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10D9344B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6D832335" w14:textId="77777777" w:rsidTr="00BD217B">
        <w:tc>
          <w:tcPr>
            <w:tcW w:w="7371" w:type="dxa"/>
            <w:shd w:val="clear" w:color="auto" w:fill="FFFFFB"/>
          </w:tcPr>
          <w:p w14:paraId="624BD02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4" w:name="c16q"/>
            <w:bookmarkEnd w:id="8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Cho 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115" w:dyaOrig="675" w14:anchorId="5040A9CE">
                <v:shape id="_x0000_i1197" type="#_x0000_t75" style="width:105.95pt;height:33.95pt" o:ole="">
                  <v:imagedata r:id="rId363" o:title=""/>
                </v:shape>
                <o:OLEObject Type="Embed" ProgID="Equation.DSMT4" ShapeID="_x0000_i1197" DrawAspect="Content" ObjectID="_1685728340" r:id="rId36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nghiệm khi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20" w:dyaOrig="405" w14:anchorId="5BBF1C54">
                <v:shape id="_x0000_i1198" type="#_x0000_t75" style="width:50.95pt;height:20.4pt" o:ole="">
                  <v:imagedata r:id="rId365" o:title=""/>
                </v:shape>
                <o:OLEObject Type="Embed" ProgID="Equation.DSMT4" ShapeID="_x0000_i1198" DrawAspect="Content" ObjectID="_1685728341" r:id="rId36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Khi đó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25" w:dyaOrig="270" w14:anchorId="4DAEA0DA">
                <v:shape id="_x0000_i1199" type="#_x0000_t75" style="width:26.5pt;height:13.6pt" o:ole="">
                  <v:imagedata r:id="rId367" o:title=""/>
                </v:shape>
                <o:OLEObject Type="Embed" ProgID="Equation.DSMT4" ShapeID="_x0000_i1199" DrawAspect="Content" ObjectID="_1685728342" r:id="rId36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17E0439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5" w:name="c16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3F5D98F9">
                <v:shape id="_x0000_i1200" type="#_x0000_t75" style="width:12.25pt;height:13.6pt" o:ole="">
                  <v:imagedata r:id="rId369" o:title=""/>
                </v:shape>
                <o:OLEObject Type="Embed" ProgID="Equation.DSMT4" ShapeID="_x0000_i1200" DrawAspect="Content" ObjectID="_1685728343" r:id="rId370"/>
              </w:object>
            </w:r>
            <w:bookmarkStart w:id="86" w:name="c16b"/>
            <w:bookmarkEnd w:id="85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04C250C4">
                <v:shape id="_x0000_i1201" type="#_x0000_t75" style="width:12.25pt;height:13.6pt" o:ole="">
                  <v:imagedata r:id="rId371" o:title=""/>
                </v:shape>
                <o:OLEObject Type="Embed" ProgID="Equation.DSMT4" ShapeID="_x0000_i1201" DrawAspect="Content" ObjectID="_1685728344" r:id="rId372"/>
              </w:object>
            </w:r>
            <w:bookmarkStart w:id="87" w:name="c16c"/>
            <w:bookmarkEnd w:id="86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2DA12D8B">
                <v:shape id="_x0000_i1202" type="#_x0000_t75" style="width:19pt;height:13.6pt" o:ole="">
                  <v:imagedata r:id="rId373" o:title=""/>
                </v:shape>
                <o:OLEObject Type="Embed" ProgID="Equation.DSMT4" ShapeID="_x0000_i1202" DrawAspect="Content" ObjectID="_1685728345" r:id="rId374"/>
              </w:object>
            </w:r>
            <w:bookmarkStart w:id="88" w:name="c16d"/>
            <w:bookmarkEnd w:id="8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1B5D0C22">
                <v:shape id="_x0000_i1203" type="#_x0000_t75" style="width:12.25pt;height:13.6pt" o:ole="">
                  <v:imagedata r:id="rId375" o:title=""/>
                </v:shape>
                <o:OLEObject Type="Embed" ProgID="Equation.DSMT4" ShapeID="_x0000_i1203" DrawAspect="Content" ObjectID="_1685728346" r:id="rId376"/>
              </w:object>
            </w:r>
          </w:p>
          <w:bookmarkEnd w:id="88"/>
          <w:p w14:paraId="2A74C930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5D56FF0B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7B7808C2" w14:textId="77777777" w:rsidTr="00BD217B">
        <w:tc>
          <w:tcPr>
            <w:tcW w:w="7371" w:type="dxa"/>
            <w:shd w:val="clear" w:color="auto" w:fill="FFFFFB"/>
          </w:tcPr>
          <w:p w14:paraId="5AEA9CC4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9" w:name="c17q"/>
            <w:bookmarkEnd w:id="89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17: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0" w:dyaOrig="279" w14:anchorId="5BA737A3">
                <v:shape id="_x0000_i1204" type="#_x0000_t75" style="width:65.9pt;height:14.25pt" o:ole="">
                  <v:imagedata r:id="rId377" o:title=""/>
                </v:shape>
                <o:OLEObject Type="Embed" ProgID="Equation.DSMT4" ShapeID="_x0000_i1204" DrawAspect="Content" ObjectID="_1685728347" r:id="rId37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tập nghiệm là:</w:t>
            </w:r>
          </w:p>
          <w:p w14:paraId="758CF66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0" w:name="c17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140" w:dyaOrig="680" w14:anchorId="390E4667">
                <v:shape id="_x0000_i1205" type="#_x0000_t75" style="width:156.25pt;height:33.95pt" o:ole="">
                  <v:imagedata r:id="rId379" o:title=""/>
                </v:shape>
                <o:OLEObject Type="Embed" ProgID="Equation.DSMT4" ShapeID="_x0000_i1205" DrawAspect="Content" ObjectID="_1685728348" r:id="rId380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BD68AAA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1" w:name="c17b"/>
            <w:bookmarkEnd w:id="90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320" w:dyaOrig="680" w14:anchorId="73AF9D41">
                <v:shape id="_x0000_i1206" type="#_x0000_t75" style="width:166.4pt;height:33.95pt" o:ole="">
                  <v:imagedata r:id="rId381" o:title=""/>
                </v:shape>
                <o:OLEObject Type="Embed" ProgID="Equation.DSMT4" ShapeID="_x0000_i1206" DrawAspect="Content" ObjectID="_1685728349" r:id="rId382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092784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2" w:name="c17c"/>
            <w:bookmarkEnd w:id="9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200" w:dyaOrig="680" w14:anchorId="3330BD87">
                <v:shape id="_x0000_i1207" type="#_x0000_t75" style="width:158.95pt;height:33.95pt" o:ole="">
                  <v:imagedata r:id="rId383" o:title=""/>
                </v:shape>
                <o:OLEObject Type="Embed" ProgID="Equation.DSMT4" ShapeID="_x0000_i1207" DrawAspect="Content" ObjectID="_1685728350" r:id="rId384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E1DBB98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3" w:name="c17d"/>
            <w:bookmarkEnd w:id="92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28"/>
                <w:sz w:val="24"/>
                <w:szCs w:val="24"/>
              </w:rPr>
              <w:object w:dxaOrig="2100" w:dyaOrig="680" w14:anchorId="6FE3A1B5">
                <v:shape id="_x0000_i1208" type="#_x0000_t75" style="width:104.6pt;height:33.95pt" o:ole="">
                  <v:imagedata r:id="rId385" o:title=""/>
                </v:shape>
                <o:OLEObject Type="Embed" ProgID="Equation.DSMT4" ShapeID="_x0000_i1208" DrawAspect="Content" ObjectID="_1685728351" r:id="rId38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3"/>
          <w:p w14:paraId="55B2BB11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44BF56F7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D217B" w:rsidRPr="00DC32EB" w14:paraId="361169DB" w14:textId="77777777" w:rsidTr="00BD217B">
        <w:tc>
          <w:tcPr>
            <w:tcW w:w="7371" w:type="dxa"/>
            <w:shd w:val="clear" w:color="auto" w:fill="FFFFFB"/>
          </w:tcPr>
          <w:p w14:paraId="46F5022C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4" w:name="c18q"/>
            <w:bookmarkEnd w:id="9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18: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0" w14:anchorId="0ABF8967">
                <v:shape id="_x0000_i1209" type="#_x0000_t75" style="width:9.5pt;height:10.2pt" o:ole="">
                  <v:imagedata r:id="rId387" o:title=""/>
                </v:shape>
                <o:OLEObject Type="Embed" ProgID="Equation.DSMT4" ShapeID="_x0000_i1209" DrawAspect="Content" ObjectID="_1685728352" r:id="rId38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 số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939" w:dyaOrig="680" w14:anchorId="7106F694">
                <v:shape id="_x0000_i1210" type="#_x0000_t75" style="width:95.75pt;height:33.95pt" o:ole="">
                  <v:imagedata r:id="rId389" o:title=""/>
                </v:shape>
                <o:OLEObject Type="Embed" ProgID="Equation.DSMT4" ShapeID="_x0000_i1210" DrawAspect="Content" ObjectID="_1685728353" r:id="rId39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0845FF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1380" w:dyaOrig="480" w14:anchorId="332E7484">
                <v:shape id="_x0000_i1211" type="#_x0000_t75" style="width:69.95pt;height:24.45pt" o:ole="">
                  <v:imagedata r:id="rId391" o:title=""/>
                </v:shape>
                <o:OLEObject Type="Embed" ProgID="Equation.DSMT4" ShapeID="_x0000_i1211" DrawAspect="Content" ObjectID="_1685728354" r:id="rId39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0" w14:anchorId="1838C366">
                <v:shape id="_x0000_i1212" type="#_x0000_t75" style="width:9.5pt;height:10.2pt" o:ole="">
                  <v:imagedata r:id="rId393" o:title=""/>
                </v:shape>
                <o:OLEObject Type="Embed" ProgID="Equation.DSMT4" ShapeID="_x0000_i1212" DrawAspect="Content" ObjectID="_1685728355" r:id="rId39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612A07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5" w:name="c18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40" w:dyaOrig="279" w14:anchorId="54ACD28E">
                <v:shape id="_x0000_i1213" type="#_x0000_t75" style="width:27.85pt;height:14.25pt" o:ole="">
                  <v:imagedata r:id="rId395" o:title=""/>
                </v:shape>
                <o:OLEObject Type="Embed" ProgID="Equation.DSMT4" ShapeID="_x0000_i1213" DrawAspect="Content" ObjectID="_1685728356" r:id="rId396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6" w:name="c18b"/>
            <w:bookmarkEnd w:id="95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40" w:dyaOrig="279" w14:anchorId="05167BC3">
                <v:shape id="_x0000_i1214" type="#_x0000_t75" style="width:27.85pt;height:14.25pt" o:ole="">
                  <v:imagedata r:id="rId397" o:title=""/>
                </v:shape>
                <o:OLEObject Type="Embed" ProgID="Equation.DSMT4" ShapeID="_x0000_i1214" DrawAspect="Content" ObjectID="_1685728357" r:id="rId398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7" w:name="c18c"/>
            <w:bookmarkEnd w:id="96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60" w:dyaOrig="279" w14:anchorId="4A96AA13">
                <v:shape id="_x0000_i1215" type="#_x0000_t75" style="width:27.85pt;height:14.25pt" o:ole="">
                  <v:imagedata r:id="rId399" o:title=""/>
                </v:shape>
                <o:OLEObject Type="Embed" ProgID="Equation.DSMT4" ShapeID="_x0000_i1215" DrawAspect="Content" ObjectID="_1685728358" r:id="rId400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8" w:name="c18d"/>
            <w:bookmarkEnd w:id="9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60" w:dyaOrig="279" w14:anchorId="11078AA0">
                <v:shape id="_x0000_i1216" type="#_x0000_t75" style="width:27.85pt;height:14.25pt" o:ole="">
                  <v:imagedata r:id="rId401" o:title=""/>
                </v:shape>
                <o:OLEObject Type="Embed" ProgID="Equation.DSMT4" ShapeID="_x0000_i1216" DrawAspect="Content" ObjectID="_1685728359" r:id="rId402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8"/>
          <w:p w14:paraId="6A96126D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1A4DCF2B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68C6D0F9" w14:textId="77777777" w:rsidTr="00BD217B">
        <w:tc>
          <w:tcPr>
            <w:tcW w:w="7371" w:type="dxa"/>
            <w:shd w:val="clear" w:color="auto" w:fill="FFFFFB"/>
          </w:tcPr>
          <w:p w14:paraId="5516CA1A" w14:textId="77777777" w:rsidR="00BD217B" w:rsidRPr="000845FF" w:rsidRDefault="00BD217B" w:rsidP="00456018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9q"/>
            <w:bookmarkEnd w:id="99"/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19: 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Số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59" w:dyaOrig="279" w14:anchorId="695DC8EE">
                <v:shape id="_x0000_i1217" type="#_x0000_t75" style="width:42.8pt;height:14.25pt" o:ole="">
                  <v:imagedata r:id="rId403" o:title=""/>
                </v:shape>
                <o:OLEObject Type="Embed" ProgID="Equation.DSMT4" ShapeID="_x0000_i1217" DrawAspect="Content" ObjectID="_1685728360" r:id="rId404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đoạn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580" w:dyaOrig="400" w14:anchorId="4DF24420">
                <v:shape id="_x0000_i1218" type="#_x0000_t75" style="width:29.2pt;height:20.4pt" o:ole="">
                  <v:imagedata r:id="rId405" o:title=""/>
                </v:shape>
                <o:OLEObject Type="Embed" ProgID="Equation.DSMT4" ShapeID="_x0000_i1218" DrawAspect="Content" ObjectID="_1685728361" r:id="rId406"/>
              </w:object>
            </w:r>
            <w:r w:rsidRPr="000845FF">
              <w:rPr>
                <w:rFonts w:ascii="Chu Van An" w:hAnsi="Chu Van An" w:cs="Chu Van An"/>
                <w:position w:val="-14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>là</w:t>
            </w:r>
          </w:p>
          <w:p w14:paraId="66543596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0" w:name="c19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622C6E84">
                <v:shape id="_x0000_i1219" type="#_x0000_t75" style="width:6.8pt;height:12.9pt" o:ole="">
                  <v:imagedata r:id="rId407" o:title=""/>
                </v:shape>
                <o:OLEObject Type="Embed" ProgID="Equation.DSMT4" ShapeID="_x0000_i1219" DrawAspect="Content" ObjectID="_1685728362" r:id="rId408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1" w:name="c19b"/>
            <w:bookmarkEnd w:id="100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5D98B78F">
                <v:shape id="_x0000_i1220" type="#_x0000_t75" style="width:9.5pt;height:12.9pt" o:ole="">
                  <v:imagedata r:id="rId409" o:title=""/>
                </v:shape>
                <o:OLEObject Type="Embed" ProgID="Equation.DSMT4" ShapeID="_x0000_i1220" DrawAspect="Content" ObjectID="_1685728363" r:id="rId410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2" w:name="c19c"/>
            <w:bookmarkEnd w:id="101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46C6E195">
                <v:shape id="_x0000_i1221" type="#_x0000_t75" style="width:9.5pt;height:14.25pt" o:ole="">
                  <v:imagedata r:id="rId411" o:title=""/>
                </v:shape>
                <o:OLEObject Type="Embed" ProgID="Equation.DSMT4" ShapeID="_x0000_i1221" DrawAspect="Content" ObjectID="_1685728364" r:id="rId412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3" w:name="c19d"/>
            <w:bookmarkEnd w:id="10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>Vô số</w: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03"/>
          <w:p w14:paraId="4798BC25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4976AC8F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78C18E8B" w14:textId="77777777" w:rsidTr="00BD217B">
        <w:trPr>
          <w:trHeight w:val="374"/>
        </w:trPr>
        <w:tc>
          <w:tcPr>
            <w:tcW w:w="7371" w:type="dxa"/>
            <w:shd w:val="clear" w:color="auto" w:fill="FFFFFB"/>
          </w:tcPr>
          <w:p w14:paraId="2E4BD74B" w14:textId="77777777" w:rsidR="00BD217B" w:rsidRPr="000845FF" w:rsidRDefault="00BD217B" w:rsidP="00456018">
            <w:pPr>
              <w:pStyle w:val="NoSpacing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04" w:name="c20q"/>
            <w:bookmarkEnd w:id="104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20: 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Phương trình </w:t>
            </w:r>
            <w:bookmarkStart w:id="105" w:name="MTBlankEqn"/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79" w:dyaOrig="680" w14:anchorId="56C8FBE7">
                <v:shape id="_x0000_i1222" type="#_x0000_t75" style="width:78.8pt;height:33.95pt" o:ole="">
                  <v:imagedata r:id="rId413" o:title=""/>
                </v:shape>
                <o:OLEObject Type="Embed" ProgID="Equation.DSMT4" ShapeID="_x0000_i1222" DrawAspect="Content" ObjectID="_1685728365" r:id="rId414"/>
              </w:object>
            </w:r>
            <w:bookmarkEnd w:id="105"/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mấy nghiệm trong nửa khoảng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60" w:dyaOrig="680" w14:anchorId="7774A089">
                <v:shape id="_x0000_i1223" type="#_x0000_t75" style="width:48.25pt;height:33.95pt" o:ole="">
                  <v:imagedata r:id="rId415" o:title=""/>
                </v:shape>
                <o:OLEObject Type="Embed" ProgID="Equation.DSMT4" ShapeID="_x0000_i1223" DrawAspect="Content" ObjectID="_1685728366" r:id="rId41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2E8F353C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106" w:name="c20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503F9CE2">
                <v:shape id="_x0000_i1224" type="#_x0000_t75" style="width:9.5pt;height:14.25pt" o:ole="">
                  <v:imagedata r:id="rId417" o:title=""/>
                </v:shape>
                <o:OLEObject Type="Embed" ProgID="Equation.DSMT4" ShapeID="_x0000_i1224" DrawAspect="Content" ObjectID="_1685728367" r:id="rId41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07" w:name="c20b"/>
            <w:bookmarkEnd w:id="106"/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33726058">
                <v:shape id="_x0000_i1225" type="#_x0000_t75" style="width:9.5pt;height:12.9pt" o:ole="">
                  <v:imagedata r:id="rId419" o:title=""/>
                </v:shape>
                <o:OLEObject Type="Embed" ProgID="Equation.DSMT4" ShapeID="_x0000_i1225" DrawAspect="Content" ObjectID="_1685728368" r:id="rId42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08" w:name="c20c"/>
            <w:bookmarkEnd w:id="107"/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45E6EC6E">
                <v:shape id="_x0000_i1226" type="#_x0000_t75" style="width:6.8pt;height:12.9pt" o:ole="">
                  <v:imagedata r:id="rId421" o:title=""/>
                </v:shape>
                <o:OLEObject Type="Embed" ProgID="Equation.DSMT4" ShapeID="_x0000_i1226" DrawAspect="Content" ObjectID="_1685728369" r:id="rId42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09" w:name="c20d"/>
            <w:bookmarkEnd w:id="108"/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9" w14:anchorId="47091758">
                <v:shape id="_x0000_i1227" type="#_x0000_t75" style="width:8.85pt;height:14.25pt" o:ole="">
                  <v:imagedata r:id="rId423" o:title=""/>
                </v:shape>
                <o:OLEObject Type="Embed" ProgID="Equation.DSMT4" ShapeID="_x0000_i1227" DrawAspect="Content" ObjectID="_1685728370" r:id="rId42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9"/>
          <w:p w14:paraId="46FA023B" w14:textId="77777777" w:rsidR="00BD217B" w:rsidRPr="00206EE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0347D8F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17C7FEE8" w14:textId="77777777" w:rsidTr="00BD217B">
        <w:tc>
          <w:tcPr>
            <w:tcW w:w="7371" w:type="dxa"/>
            <w:shd w:val="clear" w:color="auto" w:fill="FFFFFB"/>
          </w:tcPr>
          <w:p w14:paraId="34866229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0" w:name="c21q"/>
            <w:bookmarkEnd w:id="110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Tổng nghiệm âm lớn nhất và nghiệm dương nhỏ nhất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30"/>
                <w:szCs w:val="22"/>
              </w:rPr>
              <w:object w:dxaOrig="1845" w:dyaOrig="765" w14:anchorId="42D16D93">
                <v:shape id="_x0000_i1228" type="#_x0000_t75" style="width:92.4pt;height:38.05pt" o:ole="">
                  <v:imagedata r:id="rId425" o:title=""/>
                </v:shape>
                <o:OLEObject Type="Embed" ProgID="Equation.DSMT4" ShapeID="_x0000_i1228" DrawAspect="Content" ObjectID="_1685728371" r:id="rId42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27083E8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1" w:name="c21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60" w14:anchorId="77657BBD">
                <v:shape id="_x0000_i1229" type="#_x0000_t75" style="width:12.9pt;height:33.3pt" o:ole="">
                  <v:imagedata r:id="rId427" o:title=""/>
                </v:shape>
                <o:OLEObject Type="Embed" ProgID="Equation.DSMT4" ShapeID="_x0000_i1229" DrawAspect="Content" ObjectID="_1685728372" r:id="rId42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2" w:name="c21b"/>
            <w:bookmarkEnd w:id="111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60" w14:anchorId="0B48EB9D">
                <v:shape id="_x0000_i1230" type="#_x0000_t75" style="width:12.9pt;height:33.3pt" o:ole="">
                  <v:imagedata r:id="rId429" o:title=""/>
                </v:shape>
                <o:OLEObject Type="Embed" ProgID="Equation.DSMT4" ShapeID="_x0000_i1230" DrawAspect="Content" ObjectID="_1685728373" r:id="rId43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3" w:name="c21c"/>
            <w:bookmarkEnd w:id="11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35" w:dyaOrig="660" w14:anchorId="07839385">
                <v:shape id="_x0000_i1231" type="#_x0000_t75" style="width:21.75pt;height:33.3pt" o:ole="">
                  <v:imagedata r:id="rId431" o:title=""/>
                </v:shape>
                <o:OLEObject Type="Embed" ProgID="Equation.DSMT4" ShapeID="_x0000_i1231" DrawAspect="Content" ObjectID="_1685728374" r:id="rId43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4" w:name="c21d"/>
            <w:bookmarkEnd w:id="113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35" w:dyaOrig="660" w14:anchorId="5DBF129B">
                <v:shape id="_x0000_i1232" type="#_x0000_t75" style="width:21.75pt;height:33.3pt" o:ole="">
                  <v:imagedata r:id="rId433" o:title=""/>
                </v:shape>
                <o:OLEObject Type="Embed" ProgID="Equation.DSMT4" ShapeID="_x0000_i1232" DrawAspect="Content" ObjectID="_1685728375" r:id="rId43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4"/>
          <w:p w14:paraId="518119EC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6"/>
        <w:bookmarkEnd w:id="7"/>
        <w:bookmarkEnd w:id="8"/>
        <w:bookmarkEnd w:id="9"/>
        <w:bookmarkEnd w:id="10"/>
        <w:bookmarkEnd w:id="11"/>
        <w:bookmarkEnd w:id="12"/>
        <w:bookmarkEnd w:id="13"/>
        <w:tc>
          <w:tcPr>
            <w:tcW w:w="3260" w:type="dxa"/>
            <w:shd w:val="clear" w:color="auto" w:fill="auto"/>
          </w:tcPr>
          <w:p w14:paraId="60CC46E1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622C7C4F" w14:textId="77777777" w:rsidTr="00BD217B">
        <w:tc>
          <w:tcPr>
            <w:tcW w:w="7371" w:type="dxa"/>
            <w:shd w:val="clear" w:color="auto" w:fill="FFFFFB"/>
          </w:tcPr>
          <w:p w14:paraId="6E8AC399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5" w:name="c22q"/>
            <w:bookmarkEnd w:id="11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395" w:dyaOrig="255" w14:anchorId="0639B47B">
                <v:shape id="_x0000_i1233" type="#_x0000_t75" style="width:69.95pt;height:12.9pt" o:ole="">
                  <v:imagedata r:id="rId435" o:title=""/>
                </v:shape>
                <o:OLEObject Type="Embed" ProgID="Equation.DSMT4" ShapeID="_x0000_i1233" DrawAspect="Content" ObjectID="_1685728376" r:id="rId43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vô nghiệm khi </w:t>
            </w:r>
            <w:r w:rsidRPr="000845FF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195" w14:anchorId="6ECD82EF">
                <v:shape id="_x0000_i1234" type="#_x0000_t75" style="width:12.9pt;height:9.5pt" o:ole="">
                  <v:imagedata r:id="rId437" o:title=""/>
                </v:shape>
                <o:OLEObject Type="Embed" ProgID="Equation.DSMT4" ShapeID="_x0000_i1234" DrawAspect="Content" ObjectID="_1685728377" r:id="rId43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C7EC30F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116" w:name="c22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95" w:dyaOrig="285" w14:anchorId="5D250A20">
                <v:shape id="_x0000_i1235" type="#_x0000_t75" style="width:55pt;height:14.25pt" o:ole="">
                  <v:imagedata r:id="rId439" o:title=""/>
                </v:shape>
                <o:OLEObject Type="Embed" ProgID="Equation.DSMT4" ShapeID="_x0000_i1235" DrawAspect="Content" ObjectID="_1685728378" r:id="rId44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7" w:name="c22b"/>
            <w:bookmarkEnd w:id="116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71025ED7">
                <v:shape id="_x0000_i1236" type="#_x0000_t75" style="width:30.55pt;height:14.25pt" o:ole="">
                  <v:imagedata r:id="rId441" o:title=""/>
                </v:shape>
                <o:OLEObject Type="Embed" ProgID="Equation.DSMT4" ShapeID="_x0000_i1236" DrawAspect="Content" ObjectID="_1685728379" r:id="rId44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0E07AB" w14:textId="77777777" w:rsidR="00BD217B" w:rsidRPr="000845FF" w:rsidRDefault="00BD217B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118" w:name="c22c"/>
            <w:bookmarkEnd w:id="117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30"/>
                <w:sz w:val="24"/>
                <w:szCs w:val="24"/>
              </w:rPr>
              <w:object w:dxaOrig="840" w:dyaOrig="720" w14:anchorId="02FD498F">
                <v:shape id="_x0000_i1237" type="#_x0000_t75" style="width:42.1pt;height:36pt" o:ole="">
                  <v:imagedata r:id="rId443" o:title=""/>
                </v:shape>
                <o:OLEObject Type="Embed" ProgID="Equation.DSMT4" ShapeID="_x0000_i1237" DrawAspect="Content" ObjectID="_1685728380" r:id="rId44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9" w:name="c22d"/>
            <w:bookmarkEnd w:id="118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85" w14:anchorId="49FB9258">
                <v:shape id="_x0000_i1238" type="#_x0000_t75" style="width:36.7pt;height:14.25pt" o:ole="">
                  <v:imagedata r:id="rId445" o:title=""/>
                </v:shape>
                <o:OLEObject Type="Embed" ProgID="Equation.DSMT4" ShapeID="_x0000_i1238" DrawAspect="Content" ObjectID="_1685728381" r:id="rId44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9"/>
          <w:p w14:paraId="6348F034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033E6DE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29BB8AD2" w14:textId="77777777" w:rsidTr="00BD217B">
        <w:tc>
          <w:tcPr>
            <w:tcW w:w="7371" w:type="dxa"/>
            <w:shd w:val="clear" w:color="auto" w:fill="FFFFFB"/>
          </w:tcPr>
          <w:p w14:paraId="5FA9BC3D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0" w:name="c23q"/>
            <w:bookmarkEnd w:id="120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0845FF">
              <w:rPr>
                <w:rFonts w:ascii="Chu Van An" w:hAnsi="Chu Van An" w:cs="Chu Van An"/>
                <w:i/>
                <w:sz w:val="24"/>
                <w:szCs w:val="24"/>
              </w:rPr>
              <w:t>m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35" w:dyaOrig="315" w14:anchorId="532A17EE">
                <v:shape id="_x0000_i1239" type="#_x0000_t75" style="width:96.45pt;height:15.6pt" o:ole="">
                  <v:imagedata r:id="rId447" o:title=""/>
                </v:shape>
                <o:OLEObject Type="Embed" ProgID="Equation.DSMT4" ShapeID="_x0000_i1239" DrawAspect="Content" ObjectID="_1685728382" r:id="rId44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nghiệm?</w:t>
            </w:r>
          </w:p>
          <w:p w14:paraId="0DA75AB6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1" w:name="c23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10E4EDC4">
                <v:shape id="_x0000_i1240" type="#_x0000_t75" style="width:12.25pt;height:13.6pt" o:ole="">
                  <v:imagedata r:id="rId449" o:title=""/>
                </v:shape>
                <o:OLEObject Type="Embed" ProgID="Equation.DSMT4" ShapeID="_x0000_i1240" DrawAspect="Content" ObjectID="_1685728383" r:id="rId450"/>
              </w:object>
            </w:r>
            <w:bookmarkStart w:id="122" w:name="c23b"/>
            <w:bookmarkEnd w:id="121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398225AF">
                <v:shape id="_x0000_i1241" type="#_x0000_t75" style="width:12.25pt;height:13.6pt" o:ole="">
                  <v:imagedata r:id="rId451" o:title=""/>
                </v:shape>
                <o:OLEObject Type="Embed" ProgID="Equation.DSMT4" ShapeID="_x0000_i1241" DrawAspect="Content" ObjectID="_1685728384" r:id="rId452"/>
              </w:object>
            </w:r>
            <w:bookmarkStart w:id="123" w:name="c23c"/>
            <w:bookmarkEnd w:id="122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25" w:dyaOrig="270" w14:anchorId="50EC8E3A">
                <v:shape id="_x0000_i1242" type="#_x0000_t75" style="width:11.55pt;height:13.6pt" o:ole="">
                  <v:imagedata r:id="rId453" o:title=""/>
                </v:shape>
                <o:OLEObject Type="Embed" ProgID="Equation.DSMT4" ShapeID="_x0000_i1242" DrawAspect="Content" ObjectID="_1685728385" r:id="rId454"/>
              </w:object>
            </w:r>
            <w:bookmarkStart w:id="124" w:name="c23d"/>
            <w:bookmarkEnd w:id="123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1E19373E">
                <v:shape id="_x0000_i1243" type="#_x0000_t75" style="width:12.25pt;height:13.6pt" o:ole="">
                  <v:imagedata r:id="rId455" o:title=""/>
                </v:shape>
                <o:OLEObject Type="Embed" ProgID="Equation.DSMT4" ShapeID="_x0000_i1243" DrawAspect="Content" ObjectID="_1685728386" r:id="rId456"/>
              </w:object>
            </w:r>
          </w:p>
          <w:bookmarkEnd w:id="124"/>
          <w:p w14:paraId="684FB6D4" w14:textId="77777777" w:rsidR="00BD217B" w:rsidRPr="00206EE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5525E47E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D217B" w:rsidRPr="00DC32EB" w14:paraId="1D9C7B58" w14:textId="77777777" w:rsidTr="00BD217B">
        <w:trPr>
          <w:trHeight w:val="374"/>
        </w:trPr>
        <w:tc>
          <w:tcPr>
            <w:tcW w:w="7371" w:type="dxa"/>
            <w:shd w:val="clear" w:color="auto" w:fill="FFFFFB"/>
          </w:tcPr>
          <w:p w14:paraId="1AC953FD" w14:textId="77777777" w:rsidR="00BD217B" w:rsidRPr="000845FF" w:rsidRDefault="00BD217B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5" w:name="c24q"/>
            <w:bookmarkEnd w:id="125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Tính tổng tất cả các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50" w:dyaOrig="285" w14:anchorId="4868F5C7">
                <v:shape id="_x0000_i1244" type="#_x0000_t75" style="width:82.2pt;height:14.25pt" o:ole="">
                  <v:imagedata r:id="rId457" o:title=""/>
                </v:shape>
                <o:OLEObject Type="Embed" ProgID="Equation.DSMT4" ShapeID="_x0000_i1244" DrawAspect="Content" ObjectID="_1685728387" r:id="rId45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đoạn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20" w14:anchorId="7DA9AC3B">
                <v:shape id="_x0000_i1245" type="#_x0000_t75" style="width:35.3pt;height:21.05pt" o:ole="">
                  <v:imagedata r:id="rId459" o:title=""/>
                </v:shape>
                <o:OLEObject Type="Embed" ProgID="Equation.DSMT4" ShapeID="_x0000_i1245" DrawAspect="Content" ObjectID="_1685728388" r:id="rId46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A7BF24" w14:textId="77777777" w:rsidR="00BD217B" w:rsidRPr="000845F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6" w:name="c24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71414493">
                <v:shape id="_x0000_i1246" type="#_x0000_t75" style="width:17pt;height:14.25pt" o:ole="">
                  <v:imagedata r:id="rId461" o:title=""/>
                </v:shape>
                <o:OLEObject Type="Embed" ProgID="Equation.DSMT4" ShapeID="_x0000_i1246" DrawAspect="Content" ObjectID="_1685728389" r:id="rId46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7" w:name="c24b"/>
            <w:bookmarkEnd w:id="126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6FF0A007">
                <v:shape id="_x0000_i1247" type="#_x0000_t75" style="width:17pt;height:14.25pt" o:ole="">
                  <v:imagedata r:id="rId463" o:title=""/>
                </v:shape>
                <o:OLEObject Type="Embed" ProgID="Equation.DSMT4" ShapeID="_x0000_i1247" DrawAspect="Content" ObjectID="_1685728390" r:id="rId46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8" w:name="c24c"/>
            <w:bookmarkEnd w:id="12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7D382AA5">
                <v:shape id="_x0000_i1248" type="#_x0000_t75" style="width:17pt;height:14.25pt" o:ole="">
                  <v:imagedata r:id="rId465" o:title=""/>
                </v:shape>
                <o:OLEObject Type="Embed" ProgID="Equation.DSMT4" ShapeID="_x0000_i1248" DrawAspect="Content" ObjectID="_1685728391" r:id="rId46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9" w:name="s2"/>
            <w:bookmarkStart w:id="130" w:name="c24d"/>
            <w:bookmarkEnd w:id="128"/>
            <w:bookmarkEnd w:id="129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6EC8F0C1">
                <v:shape id="_x0000_i1249" type="#_x0000_t75" style="width:17pt;height:14.25pt" o:ole="">
                  <v:imagedata r:id="rId467" o:title=""/>
                </v:shape>
                <o:OLEObject Type="Embed" ProgID="Equation.DSMT4" ShapeID="_x0000_i1249" DrawAspect="Content" ObjectID="_1685728392" r:id="rId46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0"/>
          <w:p w14:paraId="165CA4B1" w14:textId="77777777" w:rsidR="00BD217B" w:rsidRPr="00206EEF" w:rsidRDefault="00BD217B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B26E141" w14:textId="77777777" w:rsidR="00BD217B" w:rsidRPr="00103A24" w:rsidRDefault="00BD217B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6242D30A" w14:textId="77777777" w:rsidR="00BD217B" w:rsidRPr="007303C3" w:rsidRDefault="00BD217B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1A2845C" w14:textId="2D8CA0E7" w:rsidR="00DB1937" w:rsidRPr="007303C3" w:rsidRDefault="00460B37" w:rsidP="007303C3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7058720" wp14:editId="154B8A27">
                <wp:extent cx="6547104" cy="1990905"/>
                <wp:effectExtent l="0" t="19050" r="25400" b="28575"/>
                <wp:docPr id="4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90905"/>
                          <a:chOff x="0" y="0"/>
                          <a:chExt cx="6547104" cy="1934503"/>
                        </a:xfrm>
                      </wpg:grpSpPr>
                      <wps:wsp>
                        <wps:cNvPr id="48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73"/>
                            <a:ext cx="6547104" cy="1673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55F8C4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353C5C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02DCB8D" w14:textId="77777777" w:rsidR="00460B37" w:rsidRPr="009E1F43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37FF1185">
                                  <v:shape id="_x0000_i1251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251" DrawAspect="Content" ObjectID="_1685728792" r:id="rId469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vô nghiệm</w:t>
                              </w:r>
                            </w:p>
                            <w:p w14:paraId="47E69E6A" w14:textId="2DD8CDF7" w:rsidR="00460B37" w:rsidRPr="00432F49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F4FDAEE">
                                  <v:shape id="_x0000_i1253" type="#_x0000_t75" style="width:14.25pt;height:18.35pt" o:ole="">
                                    <v:imagedata r:id="rId10" o:title=""/>
                                  </v:shape>
                                  <o:OLEObject Type="Embed" ProgID="Equation.DSMT4" ShapeID="_x0000_i1253" DrawAspect="Content" ObjectID="_1685728793" r:id="rId470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300" w:dyaOrig="840" w14:anchorId="458EBE78">
                                  <v:shape id="_x0000_i1255" type="#_x0000_t75" style="width:145.35pt;height:41.45pt" o:ole="">
                                    <v:imagedata r:id="rId98" o:title=""/>
                                  </v:shape>
                                  <o:OLEObject Type="Embed" ProgID="Equation.DSMT4" ShapeID="_x0000_i1255" DrawAspect="Content" ObjectID="_1685728794" r:id="rId471"/>
                                </w:object>
                              </w:r>
                            </w:p>
                            <w:p w14:paraId="7162494E" w14:textId="04AD00A3" w:rsidR="00432F49" w:rsidRPr="009E1F43" w:rsidRDefault="00432F49" w:rsidP="0005310E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019" w:dyaOrig="301" w14:anchorId="1F8D240E">
                                  <v:shape id="_x0000_i1257" type="#_x0000_t75" style="width:201.05pt;height:14.95pt" o:ole="">
                                    <v:imagedata r:id="rId472" o:title=""/>
                                  </v:shape>
                                  <o:OLEObject Type="Embed" ProgID="Equation.DSMT4" ShapeID="_x0000_i1257" DrawAspect="Content" ObjectID="_1685728795" r:id="rId473"/>
                                </w:object>
                              </w:r>
                            </w:p>
                            <w:p w14:paraId="63D123B0" w14:textId="0D52AE8D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7" name="Group 487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88" name="Group 488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89" name="Group 489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90" name="Rectangle: Single Corner Snipped 490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096687" cy="485775"/>
                                  <a:chOff x="1502180" y="0"/>
                                  <a:chExt cx="4096687" cy="485775"/>
                                </a:xfrm>
                              </wpg:grpSpPr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611714" y="104387"/>
                                    <a:ext cx="3987153" cy="369570"/>
                                    <a:chOff x="1611714" y="104387"/>
                                    <a:chExt cx="3987153" cy="369570"/>
                                  </a:xfrm>
                                </wpg:grpSpPr>
                                <wps:wsp>
                                  <wps:cNvPr id="511" name="Arrow: Chevron 511"/>
                                  <wps:cNvSpPr/>
                                  <wps:spPr>
                                    <a:xfrm>
                                      <a:off x="1761664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952F0ED" w14:textId="1CE9A2EB" w:rsid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cos</w:t>
                                        </w: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x = a</w:t>
                                        </w:r>
                                      </w:p>
                                      <w:p w14:paraId="2DF193B5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5" name="Group 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6" name="Freeform: Shape 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7BC57E7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4" name="Group 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5" name="Freeform: Shape 12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8507E4" w14:textId="1C5DBE4B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058720" id="_x0000_s1128" style="width:515.5pt;height:156.75pt;mso-position-horizontal-relative:char;mso-position-vertical-relative:line" coordsize="65471,19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">
                <v:shape id="Rectangle: Diagonal Corners Rounded 1" o:spid="_x0000_s1129" style="position:absolute;top:2611;width:65471;height:167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20312;6547104,1657484;6532329,1673330;112179,1673330;0,1553018;0,15846;14775,0" o:connectangles="0,0,0,0,0,0,0,0,0" textboxrect="0,0,6435090,1533525"/>
                  <v:textbox>
                    <w:txbxContent>
                      <w:p w14:paraId="3855F8C4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353C5C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02DCB8D" w14:textId="77777777" w:rsidR="00460B37" w:rsidRPr="009E1F43" w:rsidRDefault="00460B37" w:rsidP="0005310E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37FF1185">
                            <v:shape id="_x0000_i1251" type="#_x0000_t75" style="width:14.25pt;height:18.35pt" o:ole="">
                              <v:imagedata r:id="rId10" o:title=""/>
                            </v:shape>
                            <o:OLEObject Type="Embed" ProgID="Equation.DSMT4" ShapeID="_x0000_i1251" DrawAspect="Content" ObjectID="_1685728792" r:id="rId474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vô nghiệm</w:t>
                        </w:r>
                      </w:p>
                      <w:p w14:paraId="47E69E6A" w14:textId="2DD8CDF7" w:rsidR="00460B37" w:rsidRPr="00432F49" w:rsidRDefault="00460B37" w:rsidP="0005310E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4F4FDAEE">
                            <v:shape id="_x0000_i1253" type="#_x0000_t75" style="width:14.25pt;height:18.35pt" o:ole="">
                              <v:imagedata r:id="rId10" o:title=""/>
                            </v:shape>
                            <o:OLEObject Type="Embed" ProgID="Equation.DSMT4" ShapeID="_x0000_i1253" DrawAspect="Content" ObjectID="_1685728793" r:id="rId475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300" w:dyaOrig="840" w14:anchorId="458EBE78">
                            <v:shape id="_x0000_i1255" type="#_x0000_t75" style="width:145.35pt;height:41.45pt" o:ole="">
                              <v:imagedata r:id="rId98" o:title=""/>
                            </v:shape>
                            <o:OLEObject Type="Embed" ProgID="Equation.DSMT4" ShapeID="_x0000_i1255" DrawAspect="Content" ObjectID="_1685728794" r:id="rId476"/>
                          </w:object>
                        </w:r>
                      </w:p>
                      <w:p w14:paraId="7162494E" w14:textId="04AD00A3" w:rsidR="00432F49" w:rsidRPr="009E1F43" w:rsidRDefault="00432F49" w:rsidP="0005310E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019" w:dyaOrig="301" w14:anchorId="1F8D240E">
                            <v:shape id="_x0000_i1257" type="#_x0000_t75" style="width:201.05pt;height:14.95pt" o:ole="">
                              <v:imagedata r:id="rId472" o:title=""/>
                            </v:shape>
                            <o:OLEObject Type="Embed" ProgID="Equation.DSMT4" ShapeID="_x0000_i1257" DrawAspect="Content" ObjectID="_1685728795" r:id="rId477"/>
                          </w:object>
                        </w:r>
                      </w:p>
                      <w:p w14:paraId="63D123B0" w14:textId="0D52AE8D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87" o:spid="_x0000_s113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488" o:spid="_x0000_s113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group id="Group 489" o:spid="_x0000_s113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<v:shape id="Rectangle: Single Corner Snipped 490" o:spid="_x0000_s113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" path="m,l5384561,r223777,223777l5608338,447554,,447554,,xe" fillcolor="#efddf6 [663]" stroked="f" strokeweight="1.25pt">
                        <v:fill r:id="rId15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34" style="position:absolute;left:15021;width:40967;height:4857" coordorigin="15021" coordsize="40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10" o:spid="_x0000_s1135" style="position:absolute;left:16117;top:1043;width:39871;height:3696" coordorigin="16117,1043" coordsize="398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Arrow: Chevron 511" o:spid="_x0000_s1136" type="#_x0000_t55" style="position:absolute;left:17616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952F0ED" w14:textId="1CE9A2EB" w:rsid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cos</w:t>
                                  </w: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x = a</w:t>
                                  </w:r>
                                </w:p>
                                <w:p w14:paraId="2DF193B5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7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    <v:shape id="Freeform: Shape 7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          <v:textbox>
                                <w:txbxContent>
                                  <w:p w14:paraId="27BC57E7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4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  <v:shape id="Freeform: Shape 125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F8507E4" w14:textId="1C5DBE4B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3561AEB7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DE4C697" w14:textId="77777777" w:rsidR="00944F27" w:rsidRPr="007303C3" w:rsidRDefault="00944F27" w:rsidP="0005310E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Giải phương trình sau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620" w:dyaOrig="345" w14:anchorId="3DEE61D7">
          <v:shape id="_x0000_i1258" type="#_x0000_t75" style="width:80.85pt;height:17.65pt" o:ole="">
            <v:imagedata r:id="rId478" o:title=""/>
          </v:shape>
          <o:OLEObject Type="Embed" ProgID="Equation.DSMT4" ShapeID="_x0000_i1258" DrawAspect="Content" ObjectID="_1685728393" r:id="rId47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CA387A4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7D2C468D">
          <v:shape id="_x0000_i1259" type="#_x0000_t75" style="width:107.3pt;height:31.25pt" o:ole="">
            <v:imagedata r:id="rId480" o:title=""/>
          </v:shape>
          <o:OLEObject Type="Embed" ProgID="Equation.DSMT4" ShapeID="_x0000_i1259" DrawAspect="Content" ObjectID="_1685728394" r:id="rId48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303C3">
        <w:rPr>
          <w:rFonts w:ascii="Chu Van An" w:hAnsi="Chu Van An" w:cs="Chu Van An"/>
          <w:b/>
          <w:color w:val="0033CC"/>
          <w:position w:val="-24"/>
          <w:sz w:val="24"/>
          <w:szCs w:val="24"/>
          <w:lang w:val="nl-NL"/>
        </w:rPr>
        <w:object w:dxaOrig="1950" w:dyaOrig="630" w14:anchorId="269B7A13">
          <v:shape id="_x0000_i1260" type="#_x0000_t75" style="width:97.8pt;height:31.25pt" o:ole="">
            <v:imagedata r:id="rId482" o:title=""/>
          </v:shape>
          <o:OLEObject Type="Embed" ProgID="Equation.DSMT4" ShapeID="_x0000_i1260" DrawAspect="Content" ObjectID="_1685728395" r:id="rId48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89770ED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35A6DF47">
          <v:shape id="_x0000_i1261" type="#_x0000_t75" style="width:107.3pt;height:31.25pt" o:ole="">
            <v:imagedata r:id="rId484" o:title=""/>
          </v:shape>
          <o:OLEObject Type="Embed" ProgID="Equation.DSMT4" ShapeID="_x0000_i1261" DrawAspect="Content" ObjectID="_1685728396" r:id="rId48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025" w:dyaOrig="630" w14:anchorId="5DD07F5B">
          <v:shape id="_x0000_i1262" type="#_x0000_t75" style="width:101.2pt;height:31.25pt" o:ole="">
            <v:imagedata r:id="rId486" o:title=""/>
          </v:shape>
          <o:OLEObject Type="Embed" ProgID="Equation.DSMT4" ShapeID="_x0000_i1262" DrawAspect="Content" ObjectID="_1685728397" r:id="rId48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24D3FF7A" w14:textId="610F1F55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73FCBAD1" w14:textId="114AA3E4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="00944F27" w:rsidRPr="007303C3">
        <w:rPr>
          <w:rFonts w:ascii="Chu Van An" w:hAnsi="Chu Van An" w:cs="Chu Van An"/>
          <w:position w:val="-24"/>
          <w:sz w:val="24"/>
          <w:szCs w:val="24"/>
          <w:lang w:val="nl-NL"/>
        </w:rPr>
        <w:object w:dxaOrig="7125" w:dyaOrig="675" w14:anchorId="22B2BAB9">
          <v:shape id="_x0000_i1263" type="#_x0000_t75" style="width:355.25pt;height:33.95pt" o:ole="">
            <v:imagedata r:id="rId488" o:title=""/>
          </v:shape>
          <o:OLEObject Type="Embed" ProgID="Equation.DSMT4" ShapeID="_x0000_i1263" DrawAspect="Content" ObjectID="_1685728398" r:id="rId489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4197D96A" w14:textId="77777777" w:rsidR="00944F27" w:rsidRPr="007303C3" w:rsidRDefault="00944F27" w:rsidP="0005310E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303C3">
        <w:rPr>
          <w:rFonts w:ascii="Chu Van An" w:hAnsi="Chu Van An" w:cs="Chu Van An"/>
          <w:sz w:val="24"/>
          <w:szCs w:val="24"/>
          <w:lang w:val="nl-NL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40" w:dyaOrig="675" w14:anchorId="3DB21DEE">
          <v:shape id="_x0000_i1264" type="#_x0000_t75" style="width:57.05pt;height:33.95pt" o:ole="">
            <v:imagedata r:id="rId490" o:title=""/>
          </v:shape>
          <o:OLEObject Type="Embed" ProgID="Equation.DSMT4" ShapeID="_x0000_i1264" DrawAspect="Content" ObjectID="_1685728399" r:id="rId491"/>
        </w:object>
      </w:r>
      <w:r w:rsidRPr="007303C3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797C8A27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80" w:dyaOrig="615" w14:anchorId="7532FB50">
          <v:shape id="_x0000_i1265" type="#_x0000_t75" style="width:114.1pt;height:30.55pt" o:ole="">
            <v:imagedata r:id="rId492" o:title=""/>
          </v:shape>
          <o:OLEObject Type="Embed" ProgID="Equation.DSMT4" ShapeID="_x0000_i1265" DrawAspect="Content" ObjectID="_1685728400" r:id="rId493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15" w:dyaOrig="615" w14:anchorId="3FE033AF">
          <v:shape id="_x0000_i1266" type="#_x0000_t75" style="width:105.95pt;height:30.55pt" o:ole="">
            <v:imagedata r:id="rId494" o:title=""/>
          </v:shape>
          <o:OLEObject Type="Embed" ProgID="Equation.DSMT4" ShapeID="_x0000_i1266" DrawAspect="Content" ObjectID="_1685728401" r:id="rId495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CCE16B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15" w14:anchorId="172B91B9">
          <v:shape id="_x0000_i1267" type="#_x0000_t75" style="width:101.2pt;height:30.55pt" o:ole="">
            <v:imagedata r:id="rId496" o:title=""/>
          </v:shape>
          <o:OLEObject Type="Embed" ProgID="Equation.DSMT4" ShapeID="_x0000_i1267" DrawAspect="Content" ObjectID="_1685728402" r:id="rId497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65" w:dyaOrig="615" w14:anchorId="7D82352E">
          <v:shape id="_x0000_i1268" type="#_x0000_t75" style="width:113.45pt;height:30.55pt" o:ole="">
            <v:imagedata r:id="rId498" o:title=""/>
          </v:shape>
          <o:OLEObject Type="Embed" ProgID="Equation.DSMT4" ShapeID="_x0000_i1268" DrawAspect="Content" ObjectID="_1685728403" r:id="rId499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F0AB67" w14:textId="41ECDD53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2EC469D" w14:textId="777E0F88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5625" w:dyaOrig="675" w14:anchorId="073F10CA">
          <v:shape id="_x0000_i1269" type="#_x0000_t75" style="width:281.2pt;height:33.95pt" o:ole="">
            <v:imagedata r:id="rId500" o:title=""/>
          </v:shape>
          <o:OLEObject Type="Embed" ProgID="Equation.DSMT4" ShapeID="_x0000_i1269" DrawAspect="Content" ObjectID="_1685728404" r:id="rId501"/>
        </w:object>
      </w:r>
      <w:r w:rsidR="00944F27"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5DD7B6" w14:textId="77777777" w:rsidR="00944F27" w:rsidRPr="007303C3" w:rsidRDefault="00944F27" w:rsidP="0005310E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Phương trình lượng giác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1973B83A">
          <v:shape id="_x0000_i1270" type="#_x0000_t75" style="width:74.7pt;height:31.25pt" o:ole="">
            <v:imagedata r:id="rId502" o:title=""/>
          </v:shape>
          <o:OLEObject Type="Embed" ProgID="Equation.DSMT4" ShapeID="_x0000_i1270" DrawAspect="Content" ObjectID="_1685728405" r:id="rId503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142969CA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b/>
          <w:position w:val="-24"/>
          <w:sz w:val="24"/>
          <w:szCs w:val="24"/>
        </w:rPr>
        <w:object w:dxaOrig="1501" w:dyaOrig="600" w14:anchorId="076F4E4F">
          <v:shape id="_x0000_i1271" type="#_x0000_t75" style="width:75.4pt;height:29.9pt" o:ole="">
            <v:imagedata r:id="rId504" o:title=""/>
          </v:shape>
          <o:OLEObject Type="Embed" ProgID="Equation.DSMT4" ShapeID="_x0000_i1271" DrawAspect="Content" ObjectID="_1685728406" r:id="rId50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45" w:dyaOrig="615" w14:anchorId="541BD9E1">
          <v:shape id="_x0000_i1272" type="#_x0000_t75" style="width:76.75pt;height:30.55pt" o:ole="">
            <v:imagedata r:id="rId506" o:title=""/>
          </v:shape>
          <o:OLEObject Type="Embed" ProgID="Equation.DSMT4" ShapeID="_x0000_i1272" DrawAspect="Content" ObjectID="_1685728407" r:id="rId50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60" w:dyaOrig="630" w14:anchorId="4B827AE2">
          <v:shape id="_x0000_i1273" type="#_x0000_t75" style="width:78.1pt;height:31.25pt" o:ole="">
            <v:imagedata r:id="rId508" o:title=""/>
          </v:shape>
          <o:OLEObject Type="Embed" ProgID="Equation.DSMT4" ShapeID="_x0000_i1273" DrawAspect="Content" ObjectID="_1685728408" r:id="rId50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395" w:dyaOrig="630" w14:anchorId="67B10A63">
          <v:shape id="_x0000_i1274" type="#_x0000_t75" style="width:69.3pt;height:31.25pt" o:ole="">
            <v:imagedata r:id="rId510" o:title=""/>
          </v:shape>
          <o:OLEObject Type="Embed" ProgID="Equation.DSMT4" ShapeID="_x0000_i1274" DrawAspect="Content" ObjectID="_1685728409" r:id="rId51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3CC29DA" w14:textId="36E28866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6E3DE7" w14:textId="3A26CCF7" w:rsidR="00944F27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0DE87373">
          <v:shape id="_x0000_i1275" type="#_x0000_t75" style="width:74.7pt;height:31.25pt" o:ole="">
            <v:imagedata r:id="rId512" o:title=""/>
          </v:shape>
          <o:OLEObject Type="Embed" ProgID="Equation.DSMT4" ShapeID="_x0000_i1275" DrawAspect="Content" ObjectID="_1685728410" r:id="rId513"/>
        </w:objec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906" w:dyaOrig="615" w14:anchorId="29A1C371">
          <v:shape id="_x0000_i1276" type="#_x0000_t75" style="width:95.1pt;height:30.55pt" o:ole="">
            <v:imagedata r:id="rId514" o:title=""/>
          </v:shape>
          <o:OLEObject Type="Embed" ProgID="Equation.DSMT4" ShapeID="_x0000_i1276" DrawAspect="Content" ObjectID="_1685728411" r:id="rId515"/>
        </w:objec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860" w:dyaOrig="615" w14:anchorId="3DD39686">
          <v:shape id="_x0000_i1277" type="#_x0000_t75" style="width:93.05pt;height:30.55pt" o:ole="">
            <v:imagedata r:id="rId516" o:title=""/>
          </v:shape>
          <o:OLEObject Type="Embed" ProgID="Equation.DSMT4" ShapeID="_x0000_i1277" DrawAspect="Content" ObjectID="_1685728412" r:id="rId517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1249991E" w14:textId="77777777" w:rsidR="00944F27" w:rsidRPr="007303C3" w:rsidRDefault="00944F27" w:rsidP="0005310E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79426FAA">
          <v:shape id="_x0000_i1278" type="#_x0000_t75" style="width:53.65pt;height:30.55pt" o:ole="">
            <v:imagedata r:id="rId518" o:title=""/>
          </v:shape>
          <o:OLEObject Type="Embed" ProgID="Equation.DSMT4" ShapeID="_x0000_i1278" DrawAspect="Content" ObjectID="_1685728413" r:id="rId51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2C83D157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04C2B68F">
          <v:shape id="_x0000_i1279" type="#_x0000_t75" style="width:112.1pt;height:30.55pt" o:ole="">
            <v:imagedata r:id="rId520" o:title=""/>
          </v:shape>
          <o:OLEObject Type="Embed" ProgID="Equation.DSMT4" ShapeID="_x0000_i1279" DrawAspect="Content" ObjectID="_1685728414" r:id="rId521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3CE251B5">
          <v:shape id="_x0000_i1280" type="#_x0000_t75" style="width:112.1pt;height:30.55pt" o:ole="">
            <v:imagedata r:id="rId522" o:title=""/>
          </v:shape>
          <o:OLEObject Type="Embed" ProgID="Equation.DSMT4" ShapeID="_x0000_i1280" DrawAspect="Content" ObjectID="_1685728415" r:id="rId52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802CE58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15" w:dyaOrig="615" w14:anchorId="51656AB7">
          <v:shape id="_x0000_i1281" type="#_x0000_t75" style="width:120.9pt;height:30.55pt" o:ole="">
            <v:imagedata r:id="rId524" o:title=""/>
          </v:shape>
          <o:OLEObject Type="Embed" ProgID="Equation.DSMT4" ShapeID="_x0000_i1281" DrawAspect="Content" ObjectID="_1685728416" r:id="rId525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60" w:dyaOrig="615" w14:anchorId="3ABBBFC7">
          <v:shape id="_x0000_i1282" type="#_x0000_t75" style="width:108pt;height:30.55pt" o:ole="">
            <v:imagedata r:id="rId526" o:title=""/>
          </v:shape>
          <o:OLEObject Type="Embed" ProgID="Equation.DSMT4" ShapeID="_x0000_i1282" DrawAspect="Content" ObjectID="_1685728417" r:id="rId527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</w:p>
    <w:p w14:paraId="7EB2FAB4" w14:textId="6D8A9DF3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3348CB72" w14:textId="7D92039B" w:rsidR="00944F27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4FB91234">
          <v:shape id="_x0000_i1283" type="#_x0000_t75" style="width:53.65pt;height:30.55pt" o:ole="">
            <v:imagedata r:id="rId528" o:title=""/>
          </v:shape>
          <o:OLEObject Type="Embed" ProgID="Equation.DSMT4" ShapeID="_x0000_i1283" DrawAspect="Content" ObjectID="_1685728418" r:id="rId529"/>
        </w:object>
      </w:r>
      <w:r w:rsidR="00944F27" w:rsidRPr="007303C3">
        <w:rPr>
          <w:rFonts w:ascii="Chu Van An" w:hAnsi="Chu Van An" w:cs="Chu Van An"/>
          <w:position w:val="-60"/>
          <w:sz w:val="24"/>
          <w:szCs w:val="24"/>
        </w:rPr>
        <w:object w:dxaOrig="2745" w:dyaOrig="1320" w14:anchorId="09FC37BA">
          <v:shape id="_x0000_i1284" type="#_x0000_t75" style="width:137.2pt;height:65.9pt" o:ole="">
            <v:imagedata r:id="rId530" o:title=""/>
          </v:shape>
          <o:OLEObject Type="Embed" ProgID="Equation.DSMT4" ShapeID="_x0000_i1284" DrawAspect="Content" ObjectID="_1685728419" r:id="rId531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0AB1983A" w14:textId="77777777" w:rsidR="00944F27" w:rsidRPr="007303C3" w:rsidRDefault="00944F27" w:rsidP="0005310E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Tập 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75" w14:anchorId="2BF27E16">
          <v:shape id="_x0000_i1285" type="#_x0000_t75" style="width:56.4pt;height:33.95pt" o:ole="">
            <v:imagedata r:id="rId532" o:title=""/>
          </v:shape>
          <o:OLEObject Type="Embed" ProgID="Equation.DSMT4" ShapeID="_x0000_i1285" DrawAspect="Content" ObjectID="_1685728420" r:id="rId533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B9DBF0F" w14:textId="3025757B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60" w:dyaOrig="675" w14:anchorId="10DBEF95">
          <v:shape id="_x0000_i1286" type="#_x0000_t75" style="width:93.05pt;height:33.95pt" o:ole="">
            <v:imagedata r:id="rId534" o:title=""/>
          </v:shape>
          <o:OLEObject Type="Embed" ProgID="Equation.DSMT4" ShapeID="_x0000_i1286" DrawAspect="Content" ObjectID="_1685728421" r:id="rId535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880" w:dyaOrig="675" w14:anchorId="6082D595">
          <v:shape id="_x0000_i1287" type="#_x0000_t75" style="width:2in;height:33.95pt" o:ole="">
            <v:imagedata r:id="rId536" o:title=""/>
          </v:shape>
          <o:OLEObject Type="Embed" ProgID="Equation.DSMT4" ShapeID="_x0000_i1287" DrawAspect="Content" ObjectID="_1685728422" r:id="rId537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C686248" w14:textId="0D333255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95" w:dyaOrig="675" w14:anchorId="1648A6A6">
          <v:shape id="_x0000_i1288" type="#_x0000_t75" style="width:99.85pt;height:33.95pt" o:ole="">
            <v:imagedata r:id="rId538" o:title=""/>
          </v:shape>
          <o:OLEObject Type="Embed" ProgID="Equation.DSMT4" ShapeID="_x0000_i1288" DrawAspect="Content" ObjectID="_1685728423" r:id="rId539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05" w:dyaOrig="675" w14:anchorId="7C2DE8E5">
          <v:shape id="_x0000_i1289" type="#_x0000_t75" style="width:95.1pt;height:33.95pt" o:ole="">
            <v:imagedata r:id="rId540" o:title=""/>
          </v:shape>
          <o:OLEObject Type="Embed" ProgID="Equation.DSMT4" ShapeID="_x0000_i1289" DrawAspect="Content" ObjectID="_1685728424" r:id="rId541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B8F2CB1" w14:textId="4B9012D0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EB22F30" w14:textId="65A15661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position w:val="-60"/>
          <w:sz w:val="24"/>
          <w:szCs w:val="24"/>
        </w:rPr>
        <w:object w:dxaOrig="5160" w:dyaOrig="1320" w14:anchorId="084C9B0C">
          <v:shape id="_x0000_i1290" type="#_x0000_t75" style="width:258.1pt;height:65.9pt" o:ole="">
            <v:imagedata r:id="rId542" o:title=""/>
          </v:shape>
          <o:OLEObject Type="Embed" ProgID="Equation.DSMT4" ShapeID="_x0000_i1290" DrawAspect="Content" ObjectID="_1685728425" r:id="rId543"/>
        </w:object>
      </w:r>
      <w:r w:rsidR="00944F27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95D9D6" w14:textId="77777777" w:rsidR="007960DB" w:rsidRPr="007303C3" w:rsidRDefault="007960DB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8D6002" w14:textId="27299A56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B40FE1" w:rsidRPr="00DC32EB" w14:paraId="6CD9FFD2" w14:textId="77777777" w:rsidTr="00B40FE1">
        <w:tc>
          <w:tcPr>
            <w:tcW w:w="7513" w:type="dxa"/>
            <w:shd w:val="clear" w:color="auto" w:fill="FFFFFB"/>
          </w:tcPr>
          <w:p w14:paraId="4BC3145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Giải phương trình sau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20" w:dyaOrig="345" w14:anchorId="209198CA">
                <v:shape id="_x0000_i1291" type="#_x0000_t75" style="width:80.85pt;height:17pt" o:ole="">
                  <v:imagedata r:id="rId478" o:title=""/>
                </v:shape>
                <o:OLEObject Type="Embed" ProgID="Equation.DSMT4" ShapeID="_x0000_i1291" DrawAspect="Content" ObjectID="_1685728426" r:id="rId54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F118DE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0C9F319D">
                <v:shape id="_x0000_i1292" type="#_x0000_t75" style="width:107.3pt;height:31.25pt" o:ole="">
                  <v:imagedata r:id="rId480" o:title=""/>
                </v:shape>
                <o:OLEObject Type="Embed" ProgID="Equation.DSMT4" ShapeID="_x0000_i1292" DrawAspect="Content" ObjectID="_1685728427" r:id="rId54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33CC"/>
                <w:position w:val="-24"/>
                <w:sz w:val="24"/>
                <w:szCs w:val="24"/>
                <w:lang w:val="nl-NL"/>
              </w:rPr>
              <w:object w:dxaOrig="1950" w:dyaOrig="630" w14:anchorId="523F0F4D">
                <v:shape id="_x0000_i1293" type="#_x0000_t75" style="width:97.8pt;height:31.25pt" o:ole="">
                  <v:imagedata r:id="rId482" o:title=""/>
                </v:shape>
                <o:OLEObject Type="Embed" ProgID="Equation.DSMT4" ShapeID="_x0000_i1293" DrawAspect="Content" ObjectID="_1685728428" r:id="rId54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53B166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583AF0D0">
                <v:shape id="_x0000_i1294" type="#_x0000_t75" style="width:107.3pt;height:31.25pt" o:ole="">
                  <v:imagedata r:id="rId484" o:title=""/>
                </v:shape>
                <o:OLEObject Type="Embed" ProgID="Equation.DSMT4" ShapeID="_x0000_i1294" DrawAspect="Content" ObjectID="_1685728429" r:id="rId54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25" w:dyaOrig="630" w14:anchorId="68352E5B">
                <v:shape id="_x0000_i1295" type="#_x0000_t75" style="width:101.2pt;height:31.25pt" o:ole="">
                  <v:imagedata r:id="rId486" o:title=""/>
                </v:shape>
                <o:OLEObject Type="Embed" ProgID="Equation.DSMT4" ShapeID="_x0000_i1295" DrawAspect="Content" ObjectID="_1685728430" r:id="rId54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C96B19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01E7E24" w14:textId="77777777" w:rsidR="00B40FE1" w:rsidRPr="00103A24" w:rsidRDefault="00B40FE1" w:rsidP="0045601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31" w:name="_Hlk75054031"/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40FE1" w:rsidRPr="00DC32EB" w14:paraId="5D6313F0" w14:textId="77777777" w:rsidTr="00B40FE1">
        <w:trPr>
          <w:trHeight w:val="399"/>
        </w:trPr>
        <w:tc>
          <w:tcPr>
            <w:tcW w:w="7513" w:type="dxa"/>
            <w:shd w:val="clear" w:color="auto" w:fill="FFFFFB"/>
          </w:tcPr>
          <w:p w14:paraId="023805D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40" w:dyaOrig="675" w14:anchorId="5B404E3F">
                <v:shape id="_x0000_i1296" type="#_x0000_t75" style="width:57.05pt;height:33.95pt" o:ole="">
                  <v:imagedata r:id="rId490" o:title=""/>
                </v:shape>
                <o:OLEObject Type="Embed" ProgID="Equation.DSMT4" ShapeID="_x0000_i1296" DrawAspect="Content" ObjectID="_1685728431" r:id="rId54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3A44C7F9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280" w:dyaOrig="615" w14:anchorId="4D06A406">
                <v:shape id="_x0000_i1297" type="#_x0000_t75" style="width:114.1pt;height:30.55pt" o:ole="">
                  <v:imagedata r:id="rId492" o:title=""/>
                </v:shape>
                <o:OLEObject Type="Embed" ProgID="Equation.DSMT4" ShapeID="_x0000_i1297" DrawAspect="Content" ObjectID="_1685728432" r:id="rId55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15" w:dyaOrig="615" w14:anchorId="12CF4B8E">
                <v:shape id="_x0000_i1298" type="#_x0000_t75" style="width:105.95pt;height:30.55pt" o:ole="">
                  <v:imagedata r:id="rId494" o:title=""/>
                </v:shape>
                <o:OLEObject Type="Embed" ProgID="Equation.DSMT4" ShapeID="_x0000_i1298" DrawAspect="Content" ObjectID="_1685728433" r:id="rId55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BB85E24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025" w:dyaOrig="615" w14:anchorId="3592441A">
                <v:shape id="_x0000_i1299" type="#_x0000_t75" style="width:101.2pt;height:30.55pt" o:ole="">
                  <v:imagedata r:id="rId496" o:title=""/>
                </v:shape>
                <o:OLEObject Type="Embed" ProgID="Equation.DSMT4" ShapeID="_x0000_i1299" DrawAspect="Content" ObjectID="_1685728434" r:id="rId55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265" w:dyaOrig="615" w14:anchorId="474B7828">
                <v:shape id="_x0000_i1300" type="#_x0000_t75" style="width:113.45pt;height:30.55pt" o:ole="">
                  <v:imagedata r:id="rId498" o:title=""/>
                </v:shape>
                <o:OLEObject Type="Embed" ProgID="Equation.DSMT4" ShapeID="_x0000_i1300" DrawAspect="Content" ObjectID="_1685728435" r:id="rId55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B00953E" w14:textId="77777777" w:rsidR="00B40FE1" w:rsidRPr="00206EEF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06A69A2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76473FF8" w14:textId="77777777" w:rsidTr="00B40FE1">
        <w:tc>
          <w:tcPr>
            <w:tcW w:w="7513" w:type="dxa"/>
            <w:shd w:val="clear" w:color="auto" w:fill="FFFFFB"/>
          </w:tcPr>
          <w:p w14:paraId="3D00BED8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095" w:dyaOrig="615" w14:anchorId="354D60C9">
                <v:shape id="_x0000_i1301" type="#_x0000_t75" style="width:55pt;height:30.55pt" o:ole="">
                  <v:imagedata r:id="rId518" o:title=""/>
                </v:shape>
                <o:OLEObject Type="Embed" ProgID="Equation.DSMT4" ShapeID="_x0000_i1301" DrawAspect="Content" ObjectID="_1685728436" r:id="rId55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0A64A72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235" w:dyaOrig="615" w14:anchorId="7486D915">
                <v:shape id="_x0000_i1302" type="#_x0000_t75" style="width:112.1pt;height:30.55pt" o:ole="">
                  <v:imagedata r:id="rId520" o:title=""/>
                </v:shape>
                <o:OLEObject Type="Embed" ProgID="Equation.DSMT4" ShapeID="_x0000_i1302" DrawAspect="Content" ObjectID="_1685728437" r:id="rId555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235" w:dyaOrig="615" w14:anchorId="7442E134">
                <v:shape id="_x0000_i1303" type="#_x0000_t75" style="width:112.1pt;height:30.55pt" o:ole="">
                  <v:imagedata r:id="rId522" o:title=""/>
                </v:shape>
                <o:OLEObject Type="Embed" ProgID="Equation.DSMT4" ShapeID="_x0000_i1303" DrawAspect="Content" ObjectID="_1685728438" r:id="rId55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82D96B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15" w:dyaOrig="615" w14:anchorId="44C67B5B">
                <v:shape id="_x0000_i1304" type="#_x0000_t75" style="width:120.9pt;height:30.55pt" o:ole="">
                  <v:imagedata r:id="rId524" o:title=""/>
                </v:shape>
                <o:OLEObject Type="Embed" ProgID="Equation.DSMT4" ShapeID="_x0000_i1304" DrawAspect="Content" ObjectID="_1685728439" r:id="rId557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60" w:dyaOrig="615" w14:anchorId="0D772874">
                <v:shape id="_x0000_i1305" type="#_x0000_t75" style="width:108pt;height:30.55pt" o:ole="">
                  <v:imagedata r:id="rId526" o:title=""/>
                </v:shape>
                <o:OLEObject Type="Embed" ProgID="Equation.DSMT4" ShapeID="_x0000_i1305" DrawAspect="Content" ObjectID="_1685728440" r:id="rId558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4DBCE30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3F81EBFE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85FB454" w14:textId="77777777" w:rsidTr="00B40FE1">
        <w:tc>
          <w:tcPr>
            <w:tcW w:w="7513" w:type="dxa"/>
            <w:shd w:val="clear" w:color="auto" w:fill="FFFFFB"/>
          </w:tcPr>
          <w:p w14:paraId="266DFEF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4: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25" w:dyaOrig="675" w14:anchorId="2F57AE2D">
                <v:shape id="_x0000_i1306" type="#_x0000_t75" style="width:56.4pt;height:33.95pt" o:ole="">
                  <v:imagedata r:id="rId532" o:title=""/>
                </v:shape>
                <o:OLEObject Type="Embed" ProgID="Equation.DSMT4" ShapeID="_x0000_i1306" DrawAspect="Content" ObjectID="_1685728441" r:id="rId55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64DBE6FB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860" w:dyaOrig="675" w14:anchorId="51C1CB7D">
                <v:shape id="_x0000_i1307" type="#_x0000_t75" style="width:93.05pt;height:33.95pt" o:ole="">
                  <v:imagedata r:id="rId534" o:title=""/>
                </v:shape>
                <o:OLEObject Type="Embed" ProgID="Equation.DSMT4" ShapeID="_x0000_i1307" DrawAspect="Content" ObjectID="_1685728442" r:id="rId560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339186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880" w:dyaOrig="675" w14:anchorId="12A85DC5">
                <v:shape id="_x0000_i1308" type="#_x0000_t75" style="width:2in;height:33.95pt" o:ole="">
                  <v:imagedata r:id="rId536" o:title=""/>
                </v:shape>
                <o:OLEObject Type="Embed" ProgID="Equation.DSMT4" ShapeID="_x0000_i1308" DrawAspect="Content" ObjectID="_1685728443" r:id="rId561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06B075C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95" w:dyaOrig="675" w14:anchorId="6021FC7F">
                <v:shape id="_x0000_i1309" type="#_x0000_t75" style="width:99.85pt;height:33.95pt" o:ole="">
                  <v:imagedata r:id="rId538" o:title=""/>
                </v:shape>
                <o:OLEObject Type="Embed" ProgID="Equation.DSMT4" ShapeID="_x0000_i1309" DrawAspect="Content" ObjectID="_1685728444" r:id="rId562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5060E44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05" w:dyaOrig="675" w14:anchorId="12E07B3E">
                <v:shape id="_x0000_i1310" type="#_x0000_t75" style="width:95.1pt;height:33.95pt" o:ole="">
                  <v:imagedata r:id="rId540" o:title=""/>
                </v:shape>
                <o:OLEObject Type="Embed" ProgID="Equation.DSMT4" ShapeID="_x0000_i1310" DrawAspect="Content" ObjectID="_1685728445" r:id="rId563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45E293D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B60B72A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40FE1" w:rsidRPr="00DC32EB" w14:paraId="2294CF81" w14:textId="77777777" w:rsidTr="00B40FE1">
        <w:tc>
          <w:tcPr>
            <w:tcW w:w="7513" w:type="dxa"/>
            <w:shd w:val="clear" w:color="auto" w:fill="FFFFFB"/>
          </w:tcPr>
          <w:p w14:paraId="1A95CDEA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Câu 5: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it-IT"/>
              </w:rPr>
              <w:t>Phương trình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915" w:dyaOrig="285" w14:anchorId="48E4AA9A">
                <v:shape id="_x0000_i1311" type="#_x0000_t75" style="width:45.5pt;height:14.25pt" o:ole="">
                  <v:imagedata r:id="rId564" o:title=""/>
                </v:shape>
                <o:OLEObject Type="Embed" ProgID="Equation.DSMT4" ShapeID="_x0000_i1311" DrawAspect="Content" ObjectID="_1685728446" r:id="rId56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có nghiệm là</w:t>
            </w:r>
          </w:p>
          <w:p w14:paraId="000943DB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65" w:dyaOrig="615" w14:anchorId="0771AED0">
                <v:shape id="_x0000_i1312" type="#_x0000_t75" style="width:98.5pt;height:30.55pt" o:ole="">
                  <v:imagedata r:id="rId566" o:title=""/>
                </v:shape>
                <o:OLEObject Type="Embed" ProgID="Equation.DSMT4" ShapeID="_x0000_i1312" DrawAspect="Content" ObjectID="_1685728447" r:id="rId56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695" w:dyaOrig="390" w14:anchorId="2F4C2560">
                <v:shape id="_x0000_i1313" type="#_x0000_t75" style="width:84.9pt;height:19.7pt" o:ole="">
                  <v:imagedata r:id="rId568" o:title=""/>
                </v:shape>
                <o:OLEObject Type="Embed" ProgID="Equation.DSMT4" ShapeID="_x0000_i1313" DrawAspect="Content" ObjectID="_1685728448" r:id="rId56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7CE4B9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85" w:dyaOrig="615" w14:anchorId="1742961D">
                <v:shape id="_x0000_i1314" type="#_x0000_t75" style="width:103.9pt;height:30.55pt" o:ole="">
                  <v:imagedata r:id="rId570" o:title=""/>
                </v:shape>
                <o:OLEObject Type="Embed" ProgID="Equation.DSMT4" ShapeID="_x0000_i1314" DrawAspect="Content" ObjectID="_1685728449" r:id="rId57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60" w:dyaOrig="390" w14:anchorId="70859FE3">
                <v:shape id="_x0000_i1315" type="#_x0000_t75" style="width:78.1pt;height:19.7pt" o:ole="">
                  <v:imagedata r:id="rId572" o:title=""/>
                </v:shape>
                <o:OLEObject Type="Embed" ProgID="Equation.DSMT4" ShapeID="_x0000_i1315" DrawAspect="Content" ObjectID="_1685728450" r:id="rId57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5F87F2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3EEFE0C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2BB0E12" w14:textId="77777777" w:rsidTr="00B40FE1">
        <w:tc>
          <w:tcPr>
            <w:tcW w:w="7513" w:type="dxa"/>
            <w:shd w:val="clear" w:color="auto" w:fill="FFFFFB"/>
          </w:tcPr>
          <w:p w14:paraId="41E943BB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vô nghiệm?</w:t>
            </w:r>
          </w:p>
          <w:p w14:paraId="2CD83BCB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05" w:dyaOrig="285" w14:anchorId="5153C0FF">
                <v:shape id="_x0000_i1316" type="#_x0000_t75" style="width:50.25pt;height:14.25pt" o:ole="">
                  <v:imagedata r:id="rId574" o:title=""/>
                </v:shape>
                <o:OLEObject Type="Embed" ProgID="Equation.DSMT4" ShapeID="_x0000_i1316" DrawAspect="Content" ObjectID="_1685728451" r:id="rId57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860" w:dyaOrig="675" w14:anchorId="151FE875">
                <v:shape id="_x0000_i1317" type="#_x0000_t75" style="width:93.05pt;height:33.95pt" o:ole="">
                  <v:imagedata r:id="rId576" o:title=""/>
                </v:shape>
                <o:OLEObject Type="Embed" ProgID="Equation.DSMT4" ShapeID="_x0000_i1317" DrawAspect="Content" ObjectID="_1685728452" r:id="rId57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7AB2EF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740" w:dyaOrig="285" w14:anchorId="0425809D">
                <v:shape id="_x0000_i1318" type="#_x0000_t75" style="width:86.95pt;height:14.25pt" o:ole="">
                  <v:imagedata r:id="rId578" o:title=""/>
                </v:shape>
                <o:OLEObject Type="Embed" ProgID="Equation.DSMT4" ShapeID="_x0000_i1318" DrawAspect="Content" ObjectID="_1685728453" r:id="rId57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200" w:dyaOrig="615" w14:anchorId="2DC3ABAD">
                <v:shape id="_x0000_i1319" type="#_x0000_t75" style="width:59.75pt;height:30.55pt" o:ole="">
                  <v:imagedata r:id="rId580" o:title=""/>
                </v:shape>
                <o:OLEObject Type="Embed" ProgID="Equation.DSMT4" ShapeID="_x0000_i1319" DrawAspect="Content" ObjectID="_1685728454" r:id="rId58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2F7302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B5BFB0D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601C8558" w14:textId="77777777" w:rsidTr="00B40FE1">
        <w:tc>
          <w:tcPr>
            <w:tcW w:w="7513" w:type="dxa"/>
            <w:shd w:val="clear" w:color="auto" w:fill="FFFFFB"/>
          </w:tcPr>
          <w:p w14:paraId="1D179531" w14:textId="77777777" w:rsidR="00B40FE1" w:rsidRPr="00315086" w:rsidRDefault="00B40FE1" w:rsidP="00456018">
            <w:pPr>
              <w:spacing w:before="96" w:after="48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7: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Khẳng định nào sau đây là khẳng định 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CC34BAC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spacing w:before="96" w:after="48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90" w:dyaOrig="600" w14:anchorId="469DDEDE">
                <v:shape id="_x0000_i1320" type="#_x0000_t75" style="width:124.3pt;height:29.9pt" o:ole="">
                  <v:imagedata r:id="rId582" o:title=""/>
                </v:shape>
                <o:OLEObject Type="Embed" ProgID="Equation.DSMT4" ShapeID="_x0000_i1320" DrawAspect="Content" ObjectID="_1685728455" r:id="rId58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66" w:dyaOrig="270" w14:anchorId="317BCE61">
                <v:shape id="_x0000_i1321" type="#_x0000_t75" style="width:98.5pt;height:13.6pt" o:ole="">
                  <v:imagedata r:id="rId584" o:title=""/>
                </v:shape>
                <o:OLEObject Type="Embed" ProgID="Equation.DSMT4" ShapeID="_x0000_i1321" DrawAspect="Content" ObjectID="_1685728456" r:id="rId58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3ADB47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spacing w:before="96" w:after="48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565" w:dyaOrig="270" w14:anchorId="75A93002">
                <v:shape id="_x0000_i1322" type="#_x0000_t75" style="width:128.4pt;height:13.6pt" o:ole="">
                  <v:imagedata r:id="rId586" o:title=""/>
                </v:shape>
                <o:OLEObject Type="Embed" ProgID="Equation.DSMT4" ShapeID="_x0000_i1322" DrawAspect="Content" ObjectID="_1685728457" r:id="rId58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340" w:dyaOrig="600" w14:anchorId="76A3B595">
                <v:shape id="_x0000_i1323" type="#_x0000_t75" style="width:116.85pt;height:29.9pt" o:ole="">
                  <v:imagedata r:id="rId588" o:title=""/>
                </v:shape>
                <o:OLEObject Type="Embed" ProgID="Equation.DSMT4" ShapeID="_x0000_i1323" DrawAspect="Content" ObjectID="_1685728458" r:id="rId58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FB0BCE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900D5F2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2AFF46B0" w14:textId="77777777" w:rsidTr="00B40FE1">
        <w:tc>
          <w:tcPr>
            <w:tcW w:w="7513" w:type="dxa"/>
            <w:shd w:val="clear" w:color="auto" w:fill="FFFFFB"/>
          </w:tcPr>
          <w:p w14:paraId="41347868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4" w:dyaOrig="276" w14:anchorId="017A14E3">
                <v:shape id="_x0000_i1324" type="#_x0000_t75" style="width:67.25pt;height:13.6pt" o:ole="">
                  <v:imagedata r:id="rId590" o:title=""/>
                </v:shape>
                <o:OLEObject Type="Embed" ProgID="Equation.DSMT4" ShapeID="_x0000_i1324" DrawAspect="Content" ObjectID="_1685728459" r:id="rId59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4FBF5CA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31" w:dyaOrig="672" w14:anchorId="437FF067">
                <v:shape id="_x0000_i1325" type="#_x0000_t75" style="width:112.1pt;height:33.95pt" o:ole="">
                  <v:imagedata r:id="rId592" o:title=""/>
                </v:shape>
                <o:OLEObject Type="Embed" ProgID="Equation.DSMT4" ShapeID="_x0000_i1325" DrawAspect="Content" ObjectID="_1685728460" r:id="rId59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40" w:dyaOrig="684" w14:anchorId="1E367224">
                <v:shape id="_x0000_i1326" type="#_x0000_t75" style="width:116.85pt;height:34.65pt" o:ole="">
                  <v:imagedata r:id="rId594" o:title=""/>
                </v:shape>
                <o:OLEObject Type="Embed" ProgID="Equation.DSMT4" ShapeID="_x0000_i1326" DrawAspect="Content" ObjectID="_1685728461" r:id="rId59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110F37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40" w:dyaOrig="684" w14:anchorId="29C5A266">
                <v:shape id="_x0000_i1327" type="#_x0000_t75" style="width:116.85pt;height:34.65pt" o:ole="">
                  <v:imagedata r:id="rId596" o:title=""/>
                </v:shape>
                <o:OLEObject Type="Embed" ProgID="Equation.DSMT4" ShapeID="_x0000_i1327" DrawAspect="Content" ObjectID="_1685728462" r:id="rId59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20" w:dyaOrig="684" w14:anchorId="1DF3FC4C">
                <v:shape id="_x0000_i1328" type="#_x0000_t75" style="width:110.7pt;height:34.65pt" o:ole="">
                  <v:imagedata r:id="rId598" o:title=""/>
                </v:shape>
                <o:OLEObject Type="Embed" ProgID="Equation.DSMT4" ShapeID="_x0000_i1328" DrawAspect="Content" ObjectID="_1685728463" r:id="rId59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8179BD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0280972" w14:textId="77777777" w:rsidR="00B40FE1" w:rsidRPr="00103A24" w:rsidRDefault="00B40FE1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C8FB0D2" w14:textId="77777777" w:rsidTr="00B40FE1">
        <w:tc>
          <w:tcPr>
            <w:tcW w:w="7513" w:type="dxa"/>
            <w:shd w:val="clear" w:color="auto" w:fill="FFFFFB"/>
          </w:tcPr>
          <w:p w14:paraId="1E479379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9: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315086">
              <w:rPr>
                <w:rFonts w:asciiTheme="minorHAnsi" w:eastAsia="Times New Roman" w:hAnsiTheme="minorHAnsi" w:cstheme="minorBidi"/>
                <w:noProof/>
                <w:position w:val="-6"/>
                <w:szCs w:val="22"/>
              </w:rPr>
              <w:object w:dxaOrig="945" w:dyaOrig="225" w14:anchorId="3422AFE6">
                <v:shape id="_x0000_i1329" type="#_x0000_t75" style="width:47.55pt;height:11.55pt;mso-width-percent:0;mso-height-percent:0;mso-width-percent:0;mso-height-percent:0" o:ole="">
                  <v:imagedata r:id="rId600" o:title=""/>
                </v:shape>
                <o:OLEObject Type="Embed" ProgID="Equation.DSMT4" ShapeID="_x0000_i1329" DrawAspect="Content" ObjectID="_1685728464" r:id="rId60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khi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:</w:t>
            </w:r>
          </w:p>
          <w:p w14:paraId="3AF15203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45" w:dyaOrig="390" w14:anchorId="31C2DE8D">
                <v:shape id="_x0000_i1330" type="#_x0000_t75" style="width:31.9pt;height:19.7pt;mso-width-percent:0;mso-height-percent:0;mso-width-percent:0;mso-height-percent:0" o:ole="">
                  <v:imagedata r:id="rId602" o:title=""/>
                </v:shape>
                <o:OLEObject Type="Embed" ProgID="Equation.DSMT4" ShapeID="_x0000_i1330" DrawAspect="Content" ObjectID="_1685728465" r:id="rId60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570" w:dyaOrig="270" w14:anchorId="1BE09274">
                <v:shape id="_x0000_i1331" type="#_x0000_t75" style="width:28.55pt;height:13.6pt;mso-width-percent:0;mso-height-percent:0;mso-width-percent:0;mso-height-percent:0" o:ole="">
                  <v:imagedata r:id="rId604" o:title=""/>
                </v:shape>
                <o:OLEObject Type="Embed" ProgID="Equation.DSMT4" ShapeID="_x0000_i1331" DrawAspect="Content" ObjectID="_1685728466" r:id="rId60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14"/>
                <w:sz w:val="24"/>
                <w:szCs w:val="24"/>
              </w:rPr>
              <w:object w:dxaOrig="645" w:dyaOrig="390" w14:anchorId="115F2DB5">
                <v:shape id="_x0000_i1332" type="#_x0000_t75" style="width:31.9pt;height:19.7pt;mso-width-percent:0;mso-height-percent:0;mso-width-percent:0;mso-height-percent:0" o:ole="">
                  <v:imagedata r:id="rId606" o:title=""/>
                </v:shape>
                <o:OLEObject Type="Embed" ProgID="Equation.DSMT4" ShapeID="_x0000_i1332" DrawAspect="Content" ObjectID="_1685728467" r:id="rId60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70" w14:anchorId="0B6929C3">
                <v:shape id="_x0000_i1333" type="#_x0000_t75" style="width:36pt;height:13.6pt;mso-width-percent:0;mso-height-percent:0;mso-width-percent:0;mso-height-percent:0" o:ole="">
                  <v:imagedata r:id="rId608" o:title=""/>
                </v:shape>
                <o:OLEObject Type="Embed" ProgID="Equation.DSMT4" ShapeID="_x0000_i1333" DrawAspect="Content" ObjectID="_1685728468" r:id="rId60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E41AC0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Lời giải</w:t>
            </w:r>
          </w:p>
          <w:p w14:paraId="07E3138A" w14:textId="77777777" w:rsidR="00B40FE1" w:rsidRPr="00315086" w:rsidRDefault="00B40FE1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31508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945" w:dyaOrig="225" w14:anchorId="5C73C95F">
                <v:shape id="_x0000_i1334" type="#_x0000_t75" style="width:47.55pt;height:11.55pt;mso-width-percent:0;mso-height-percent:0;mso-width-percent:0;mso-height-percent:0" o:ole="">
                  <v:imagedata r:id="rId600" o:title=""/>
                </v:shape>
                <o:OLEObject Type="Embed" ProgID="Equation.DSMT4" ShapeID="_x0000_i1334" DrawAspect="Content" ObjectID="_1685728469" r:id="rId61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khi </w:t>
            </w:r>
            <w:r w:rsidRPr="0031508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45" w:dyaOrig="390" w14:anchorId="61012FCE">
                <v:shape id="_x0000_i1335" type="#_x0000_t75" style="width:31.9pt;height:19.7pt;mso-width-percent:0;mso-height-percent:0;mso-width-percent:0;mso-height-percent:0" o:ole="">
                  <v:imagedata r:id="rId602" o:title=""/>
                </v:shape>
                <o:OLEObject Type="Embed" ProgID="Equation.DSMT4" ShapeID="_x0000_i1335" DrawAspect="Content" ObjectID="_1685728470" r:id="rId61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do </w:t>
            </w:r>
            <w:r w:rsidRPr="0031508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1320" w:dyaOrig="285" w14:anchorId="0593DA11">
                <v:shape id="_x0000_i1336" type="#_x0000_t75" style="width:65.9pt;height:14.25pt;mso-width-percent:0;mso-height-percent:0;mso-width-percent:0;mso-height-percent:0" o:ole="">
                  <v:imagedata r:id="rId612" o:title=""/>
                </v:shape>
                <o:OLEObject Type="Embed" ProgID="Equation.DSMT4" ShapeID="_x0000_i1336" DrawAspect="Content" ObjectID="_1685728471" r:id="rId61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D715C2B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0E99896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361F3F45" w14:textId="77777777" w:rsidTr="00B40FE1">
        <w:tc>
          <w:tcPr>
            <w:tcW w:w="7513" w:type="dxa"/>
            <w:shd w:val="clear" w:color="auto" w:fill="FFFFFB"/>
          </w:tcPr>
          <w:p w14:paraId="3F7F4BB8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10: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</w:rPr>
              <w:object w:dxaOrig="945" w:dyaOrig="315" w14:anchorId="142164B1">
                <v:shape id="_x0000_i1337" type="#_x0000_t75" style="width:47.55pt;height:15.6pt;mso-width-percent:0;mso-height-percent:0;mso-width-percent:0;mso-height-percent:0" o:ole="">
                  <v:imagedata r:id="rId614" o:title=""/>
                </v:shape>
                <o:OLEObject Type="Embed" ProgID="Equation.DSMT4" ShapeID="_x0000_i1337" DrawAspect="Content" ObjectID="_1685728472" r:id="rId61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1188AD1C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765" w:dyaOrig="285" w14:anchorId="60209BB6">
                <v:shape id="_x0000_i1338" type="#_x0000_t75" style="width:38.05pt;height:14.25pt;mso-width-percent:0;mso-height-percent:0;mso-width-percent:0;mso-height-percent:0" o:ole="">
                  <v:imagedata r:id="rId616" o:title=""/>
                </v:shape>
                <o:OLEObject Type="Embed" ProgID="Equation.DSMT4" ShapeID="_x0000_i1338" DrawAspect="Content" ObjectID="_1685728473" r:id="rId617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noProof/>
                <w:position w:val="-24"/>
                <w:sz w:val="24"/>
                <w:szCs w:val="24"/>
              </w:rPr>
              <w:object w:dxaOrig="765" w:dyaOrig="615" w14:anchorId="5E0284E9">
                <v:shape id="_x0000_i1339" type="#_x0000_t75" style="width:38.05pt;height:30.55pt;mso-width-percent:0;mso-height-percent:0;mso-width-percent:0;mso-height-percent:0" o:ole="">
                  <v:imagedata r:id="rId618" o:title=""/>
                </v:shape>
                <o:OLEObject Type="Embed" ProgID="Equation.DSMT4" ShapeID="_x0000_i1339" DrawAspect="Content" ObjectID="_1685728474" r:id="rId619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365C7CA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24"/>
                <w:sz w:val="24"/>
                <w:szCs w:val="24"/>
              </w:rPr>
              <w:object w:dxaOrig="1245" w:dyaOrig="615" w14:anchorId="21B1B8C9">
                <v:shape id="_x0000_i1340" type="#_x0000_t75" style="width:62.5pt;height:30.55pt;mso-width-percent:0;mso-height-percent:0;mso-width-percent:0;mso-height-percent:0" o:ole="">
                  <v:imagedata r:id="rId620" o:title=""/>
                </v:shape>
                <o:OLEObject Type="Embed" ProgID="Equation.DSMT4" ShapeID="_x0000_i1340" DrawAspect="Content" ObjectID="_1685728475" r:id="rId621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24"/>
                <w:sz w:val="24"/>
                <w:szCs w:val="24"/>
              </w:rPr>
              <w:object w:dxaOrig="1125" w:dyaOrig="615" w14:anchorId="3A0ABE34">
                <v:shape id="_x0000_i1341" type="#_x0000_t75" style="width:56.4pt;height:30.55pt;mso-width-percent:0;mso-height-percent:0;mso-width-percent:0;mso-height-percent:0" o:ole="">
                  <v:imagedata r:id="rId622" o:title=""/>
                </v:shape>
                <o:OLEObject Type="Embed" ProgID="Equation.DSMT4" ShapeID="_x0000_i1341" DrawAspect="Content" ObjectID="_1685728476" r:id="rId623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2AE6833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Lời giải</w:t>
            </w:r>
          </w:p>
          <w:p w14:paraId="67E041DE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910" w:dyaOrig="615" w14:anchorId="492F99CC">
                <v:shape id="_x0000_i1342" type="#_x0000_t75" style="width:145.35pt;height:30.55pt;mso-width-percent:0;mso-height-percent:0;mso-width-percent:0;mso-height-percent:0" o:ole="">
                  <v:imagedata r:id="rId624" o:title=""/>
                </v:shape>
                <o:OLEObject Type="Embed" ProgID="Equation.DSMT4" ShapeID="_x0000_i1342" DrawAspect="Content" ObjectID="_1685728477" r:id="rId62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 Vậy chọn D</w:t>
            </w:r>
          </w:p>
          <w:p w14:paraId="214BDD95" w14:textId="77777777" w:rsidR="00B40FE1" w:rsidRPr="00206EEF" w:rsidRDefault="00B40FE1" w:rsidP="0045601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680613C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40FE1" w:rsidRPr="00DC32EB" w14:paraId="51B4FDF1" w14:textId="77777777" w:rsidTr="00B40FE1">
        <w:tc>
          <w:tcPr>
            <w:tcW w:w="7513" w:type="dxa"/>
            <w:shd w:val="clear" w:color="auto" w:fill="FFFFFB"/>
          </w:tcPr>
          <w:p w14:paraId="67CB194C" w14:textId="77777777" w:rsidR="00B40FE1" w:rsidRPr="00315086" w:rsidRDefault="00B40FE1" w:rsidP="00456018">
            <w:pPr>
              <w:pStyle w:val="MTDisplayEquation"/>
              <w:numPr>
                <w:ilvl w:val="0"/>
                <w:numId w:val="0"/>
              </w:numPr>
              <w:tabs>
                <w:tab w:val="clear" w:pos="5600"/>
                <w:tab w:val="clear" w:pos="10200"/>
              </w:tabs>
              <w:spacing w:before="0" w:line="240" w:lineRule="auto"/>
              <w:mirrorIndents/>
              <w:jc w:val="left"/>
              <w:rPr>
                <w:rFonts w:ascii="Chu Van An" w:hAnsi="Chu Van An" w:cs="Chu Van An"/>
              </w:rPr>
            </w:pPr>
            <w:r w:rsidRPr="00315086">
              <w:rPr>
                <w:rFonts w:ascii="Chu Van An" w:hAnsi="Chu Van An" w:cs="Chu Van An"/>
                <w:b/>
                <w:color w:val="0000FF"/>
              </w:rPr>
              <w:t xml:space="preserve">Câu 11: </w:t>
            </w:r>
            <w:r w:rsidRPr="00315086">
              <w:rPr>
                <w:rFonts w:ascii="Chu Van An" w:hAnsi="Chu Van An" w:cs="Chu Van An"/>
              </w:rPr>
              <w:t xml:space="preserve">Nghiệm của phương trình </w:t>
            </w:r>
            <w:r w:rsidRPr="00315086">
              <w:rPr>
                <w:rFonts w:ascii="Chu Van An" w:hAnsi="Chu Van An" w:cs="Chu Van An"/>
                <w:position w:val="-6"/>
              </w:rPr>
              <w:object w:dxaOrig="1320" w:dyaOrig="279" w14:anchorId="422BF6D5">
                <v:shape id="_x0000_i1343" type="#_x0000_t75" style="width:65.9pt;height:14.25pt" o:ole="">
                  <v:imagedata r:id="rId626" o:title=""/>
                </v:shape>
                <o:OLEObject Type="Embed" ProgID="Equation.DSMT4" ShapeID="_x0000_i1343" DrawAspect="Content" ObjectID="_1685728478" r:id="rId627"/>
              </w:object>
            </w:r>
            <w:r w:rsidRPr="00315086">
              <w:rPr>
                <w:rFonts w:ascii="Chu Van An" w:hAnsi="Chu Van An" w:cs="Chu Van An"/>
              </w:rPr>
              <w:t>.</w:t>
            </w:r>
          </w:p>
          <w:p w14:paraId="759673A4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59" w:dyaOrig="283" w14:anchorId="2BA92D69">
                <v:shape id="_x0000_i1344" type="#_x0000_t75" style="width:42.8pt;height:14.25pt" o:ole="">
                  <v:imagedata r:id="rId628" o:title=""/>
                </v:shape>
                <o:OLEObject Type="Embed" ProgID="Equation.DSMT4" ShapeID="_x0000_i1344" DrawAspect="Content" ObjectID="_1685728479" r:id="rId62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45" w:dyaOrig="279" w14:anchorId="143FDB6E">
                <v:shape id="_x0000_i1345" type="#_x0000_t75" style="width:62.5pt;height:14.25pt" o:ole="">
                  <v:imagedata r:id="rId630" o:title=""/>
                </v:shape>
                <o:OLEObject Type="Embed" ProgID="Equation.DSMT4" ShapeID="_x0000_i1345" DrawAspect="Content" ObjectID="_1685728480" r:id="rId63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DF3E29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60" w:dyaOrig="616" w14:anchorId="70D1CCF8">
                <v:shape id="_x0000_i1346" type="#_x0000_t75" style="width:57.75pt;height:30.55pt" o:ole="">
                  <v:imagedata r:id="rId632" o:title=""/>
                </v:shape>
                <o:OLEObject Type="Embed" ProgID="Equation.DSMT4" ShapeID="_x0000_i1346" DrawAspect="Content" ObjectID="_1685728481" r:id="rId63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76" w:dyaOrig="611" w14:anchorId="3BB14745">
                <v:shape id="_x0000_i1347" type="#_x0000_t75" style="width:63.85pt;height:30.55pt" o:ole="">
                  <v:imagedata r:id="rId634" o:title=""/>
                </v:shape>
                <o:OLEObject Type="Embed" ProgID="Equation.DSMT4" ShapeID="_x0000_i1347" DrawAspect="Content" ObjectID="_1685728482" r:id="rId63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606DCE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061598B" w14:textId="77777777" w:rsidR="00B40FE1" w:rsidRPr="00103A24" w:rsidRDefault="00B40FE1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5F0E30AC" w14:textId="77777777" w:rsidTr="00B40FE1">
        <w:tc>
          <w:tcPr>
            <w:tcW w:w="7513" w:type="dxa"/>
            <w:shd w:val="clear" w:color="auto" w:fill="FFFFFB"/>
          </w:tcPr>
          <w:p w14:paraId="277ED53A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320" w:dyaOrig="645" w14:anchorId="1B08019A">
                <v:shape id="_x0000_i1348" type="#_x0000_t75" style="width:65.9pt;height:31.9pt" o:ole="">
                  <v:imagedata r:id="rId636" o:title=""/>
                </v:shape>
                <o:OLEObject Type="Embed" ProgID="Equation.DSMT4" ShapeID="_x0000_i1348" DrawAspect="Content" ObjectID="_1685728483" r:id="rId63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nghiệm là</w:t>
            </w:r>
          </w:p>
          <w:p w14:paraId="47C6E145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95" w:dyaOrig="615" w14:anchorId="1D323B20">
                <v:shape id="_x0000_i1349" type="#_x0000_t75" style="width:69.95pt;height:30.55pt" o:ole="">
                  <v:imagedata r:id="rId638" o:title=""/>
                </v:shape>
                <o:OLEObject Type="Embed" ProgID="Equation.DSMT4" ShapeID="_x0000_i1349" DrawAspect="Content" ObjectID="_1685728484" r:id="rId63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20" w:dyaOrig="615" w14:anchorId="2B130DB9">
                <v:shape id="_x0000_i1350" type="#_x0000_t75" style="width:65.9pt;height:30.55pt" o:ole="">
                  <v:imagedata r:id="rId640" o:title=""/>
                </v:shape>
                <o:OLEObject Type="Embed" ProgID="Equation.DSMT4" ShapeID="_x0000_i1350" DrawAspect="Content" ObjectID="_1685728485" r:id="rId64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BCEDAF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55" w:dyaOrig="615" w14:anchorId="1502368B">
                <v:shape id="_x0000_i1351" type="#_x0000_t75" style="width:72.7pt;height:30.55pt" o:ole="">
                  <v:imagedata r:id="rId642" o:title=""/>
                </v:shape>
                <o:OLEObject Type="Embed" ProgID="Equation.DSMT4" ShapeID="_x0000_i1351" DrawAspect="Content" ObjectID="_1685728486" r:id="rId64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90" w:dyaOrig="615" w14:anchorId="10F33F27">
                <v:shape id="_x0000_i1352" type="#_x0000_t75" style="width:64.55pt;height:30.55pt" o:ole="">
                  <v:imagedata r:id="rId644" o:title=""/>
                </v:shape>
                <o:OLEObject Type="Embed" ProgID="Equation.DSMT4" ShapeID="_x0000_i1352" DrawAspect="Content" ObjectID="_1685728487" r:id="rId64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F70F57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E14625C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75F5F7BF" w14:textId="77777777" w:rsidTr="00B40FE1">
        <w:tc>
          <w:tcPr>
            <w:tcW w:w="7513" w:type="dxa"/>
            <w:shd w:val="clear" w:color="auto" w:fill="FFFFFB"/>
          </w:tcPr>
          <w:p w14:paraId="3E6E1AB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035" w:dyaOrig="285" w14:anchorId="5ECA67AC">
                <v:shape id="_x0000_i1353" type="#_x0000_t75" style="width:51.6pt;height:14.25pt" o:ole="">
                  <v:imagedata r:id="rId646" o:title=""/>
                </v:shape>
                <o:OLEObject Type="Embed" ProgID="Equation.DSMT4" ShapeID="_x0000_i1353" DrawAspect="Content" ObjectID="_1685728488" r:id="rId647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một nghiệm là</w:t>
            </w:r>
          </w:p>
          <w:p w14:paraId="21049FDA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95" w:dyaOrig="630" w14:anchorId="15F82DA5">
                <v:shape id="_x0000_i1354" type="#_x0000_t75" style="width:40.1pt;height:31.25pt" o:ole="">
                  <v:imagedata r:id="rId648" o:title=""/>
                </v:shape>
                <o:OLEObject Type="Embed" ProgID="Equation.DSMT4" ShapeID="_x0000_i1354" DrawAspect="Content" ObjectID="_1685728489" r:id="rId64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6CFBC597">
                <v:shape id="_x0000_i1355" type="#_x0000_t75" style="width:31.25pt;height:31.25pt" o:ole="">
                  <v:imagedata r:id="rId650" o:title=""/>
                </v:shape>
                <o:OLEObject Type="Embed" ProgID="Equation.DSMT4" ShapeID="_x0000_i1355" DrawAspect="Content" ObjectID="_1685728490" r:id="rId65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11D829F8">
                <v:shape id="_x0000_i1356" type="#_x0000_t75" style="width:31.25pt;height:31.25pt" o:ole="">
                  <v:imagedata r:id="rId652" o:title=""/>
                </v:shape>
                <o:OLEObject Type="Embed" ProgID="Equation.DSMT4" ShapeID="_x0000_i1356" DrawAspect="Content" ObjectID="_1685728491" r:id="rId65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10" w14:anchorId="2CCEC92A">
                <v:shape id="_x0000_i1357" type="#_x0000_t75" style="width:29.9pt;height:10.2pt" o:ole="">
                  <v:imagedata r:id="rId654" o:title=""/>
                </v:shape>
                <o:OLEObject Type="Embed" ProgID="Equation.DSMT4" ShapeID="_x0000_i1357" DrawAspect="Content" ObjectID="_1685728492" r:id="rId65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7523D8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DECF168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A5D4161" w14:textId="77777777" w:rsidTr="00B40FE1">
        <w:tc>
          <w:tcPr>
            <w:tcW w:w="7513" w:type="dxa"/>
            <w:shd w:val="clear" w:color="auto" w:fill="FFFFFB"/>
          </w:tcPr>
          <w:p w14:paraId="782E59D6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trình: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90" w:dyaOrig="270" w14:anchorId="14082155">
                <v:shape id="_x0000_i1358" type="#_x0000_t75" style="width:64.55pt;height:13.6pt" o:ole="">
                  <v:imagedata r:id="rId656" o:title=""/>
                </v:shape>
                <o:OLEObject Type="Embed" ProgID="Equation.DSMT4" ShapeID="_x0000_i1358" DrawAspect="Content" ObjectID="_1685728493" r:id="rId65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vô nghiệm khi m là:</w:t>
            </w:r>
          </w:p>
          <w:p w14:paraId="253965E6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20" w:dyaOrig="270" w14:anchorId="16F381E3">
                <v:shape id="_x0000_i1359" type="#_x0000_t75" style="width:50.95pt;height:13.6pt" o:ole="">
                  <v:imagedata r:id="rId658" o:title=""/>
                </v:shape>
                <o:OLEObject Type="Embed" ProgID="Equation.DSMT4" ShapeID="_x0000_i1359" DrawAspect="Content" ObjectID="_1685728494" r:id="rId65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16CAAA4C">
                <v:shape id="_x0000_i1360" type="#_x0000_t75" style="width:28.55pt;height:13.6pt" o:ole="">
                  <v:imagedata r:id="rId660" o:title=""/>
                </v:shape>
                <o:OLEObject Type="Embed" ProgID="Equation.DSMT4" ShapeID="_x0000_i1360" DrawAspect="Content" ObjectID="_1685728495" r:id="rId66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606E579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70" w14:anchorId="77F3EE5D">
                <v:shape id="_x0000_i1361" type="#_x0000_t75" style="width:36pt;height:13.6pt" o:ole="">
                  <v:imagedata r:id="rId662" o:title=""/>
                </v:shape>
                <o:OLEObject Type="Embed" ProgID="Equation.DSMT4" ShapeID="_x0000_i1361" DrawAspect="Content" ObjectID="_1685728496" r:id="rId66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05" w:dyaOrig="315" w14:anchorId="640C4DEF">
                <v:shape id="_x0000_i1362" type="#_x0000_t75" style="width:65.2pt;height:15.6pt" o:ole="">
                  <v:imagedata r:id="rId664" o:title=""/>
                </v:shape>
                <o:OLEObject Type="Embed" ProgID="Equation.DSMT4" ShapeID="_x0000_i1362" DrawAspect="Content" ObjectID="_1685728497" r:id="rId665"/>
              </w:object>
            </w:r>
          </w:p>
          <w:p w14:paraId="719E2048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A495561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D2FACC7" w14:textId="77777777" w:rsidTr="00B40FE1">
        <w:tc>
          <w:tcPr>
            <w:tcW w:w="7513" w:type="dxa"/>
            <w:shd w:val="clear" w:color="auto" w:fill="FFFFFB"/>
          </w:tcPr>
          <w:p w14:paraId="76A2099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Gọi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38" w:dyaOrig="225" w14:anchorId="4716B63F">
                <v:shape id="_x0000_i1363" type="#_x0000_t75" style="width:12.25pt;height:11.55pt" o:ole="">
                  <v:imagedata r:id="rId666" o:title=""/>
                </v:shape>
                <o:OLEObject Type="Embed" ProgID="Equation.DSMT4" ShapeID="_x0000_i1363" DrawAspect="Content" ObjectID="_1685728498" r:id="rId667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nghiệm 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76" w:dyaOrig="401" w14:anchorId="4D5A625B">
                <v:shape id="_x0000_i1364" type="#_x0000_t75" style="width:38.7pt;height:20.4pt" o:ole="">
                  <v:imagedata r:id="rId668" o:title=""/>
                </v:shape>
                <o:OLEObject Type="Embed" ProgID="Equation.DSMT4" ShapeID="_x0000_i1364" DrawAspect="Content" ObjectID="_1685728499" r:id="rId669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27" w:dyaOrig="676" w14:anchorId="1F7C243D">
                <v:shape id="_x0000_i1365" type="#_x0000_t75" style="width:56.4pt;height:33.95pt" o:ole="">
                  <v:imagedata r:id="rId670" o:title=""/>
                </v:shape>
                <o:OLEObject Type="Embed" ProgID="Equation.DSMT4" ShapeID="_x0000_i1365" DrawAspect="Content" ObjectID="_1685728500" r:id="rId671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, nếu biểu diễn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789" w:dyaOrig="614" w14:anchorId="7886F034">
                <v:shape id="_x0000_i1366" type="#_x0000_t75" style="width:40.1pt;height:30.55pt" o:ole="">
                  <v:imagedata r:id="rId672" o:title=""/>
                </v:shape>
                <o:OLEObject Type="Embed" ProgID="Equation.DSMT4" ShapeID="_x0000_i1366" DrawAspect="Content" ObjectID="_1685728501" r:id="rId673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với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5" w14:anchorId="6BB9F5FF">
                <v:shape id="_x0000_i1367" type="#_x0000_t75" style="width:9.5pt;height:11.55pt" o:ole="">
                  <v:imagedata r:id="rId674" o:title=""/>
                </v:shape>
                <o:OLEObject Type="Embed" ProgID="Equation.DSMT4" ShapeID="_x0000_i1367" DrawAspect="Content" ObjectID="_1685728502" r:id="rId675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,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88" w14:anchorId="581F2242">
                <v:shape id="_x0000_i1368" type="#_x0000_t75" style="width:9.5pt;height:14.25pt" o:ole="">
                  <v:imagedata r:id="rId676" o:title=""/>
                </v:shape>
                <o:OLEObject Type="Embed" ProgID="Equation.DSMT4" ShapeID="_x0000_i1368" DrawAspect="Content" ObjectID="_1685728503" r:id="rId677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hai số nguyên và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238" w:dyaOrig="614" w14:anchorId="3D722A19">
                <v:shape id="_x0000_i1369" type="#_x0000_t75" style="width:12.25pt;height:30.55pt" o:ole="">
                  <v:imagedata r:id="rId678" o:title=""/>
                </v:shape>
                <o:OLEObject Type="Embed" ProgID="Equation.DSMT4" ShapeID="_x0000_i1369" DrawAspect="Content" ObjectID="_1685728504" r:id="rId679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phân số tối giản thì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313" w:dyaOrig="288" w14:anchorId="5FC5DF0A">
                <v:shape id="_x0000_i1370" type="#_x0000_t75" style="width:15.6pt;height:14.25pt" o:ole="">
                  <v:imagedata r:id="rId680" o:title=""/>
                </v:shape>
                <o:OLEObject Type="Embed" ProgID="Equation.DSMT4" ShapeID="_x0000_i1370" DrawAspect="Content" ObjectID="_1685728505" r:id="rId681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bằng bao nhiêu?</w:t>
            </w:r>
          </w:p>
          <w:p w14:paraId="4156E083" w14:textId="77777777" w:rsidR="00B40FE1" w:rsidRPr="00315086" w:rsidRDefault="00B40FE1" w:rsidP="0045601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450A7A4B">
                <v:shape id="_x0000_i1371" type="#_x0000_t75" style="width:40.1pt;height:14.25pt" o:ole="">
                  <v:imagedata r:id="rId682" o:title=""/>
                </v:shape>
                <o:OLEObject Type="Embed" ProgID="Equation.DSMT4" ShapeID="_x0000_i1371" DrawAspect="Content" ObjectID="_1685728506" r:id="rId68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6" w:dyaOrig="288" w14:anchorId="3E026C28">
                <v:shape id="_x0000_i1372" type="#_x0000_t75" style="width:33.95pt;height:14.25pt" o:ole="">
                  <v:imagedata r:id="rId684" o:title=""/>
                </v:shape>
                <o:OLEObject Type="Embed" ProgID="Equation.DSMT4" ShapeID="_x0000_i1372" DrawAspect="Content" ObjectID="_1685728507" r:id="rId68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7DFC1D5C">
                <v:shape id="_x0000_i1373" type="#_x0000_t75" style="width:40.1pt;height:14.25pt" o:ole="">
                  <v:imagedata r:id="rId686" o:title=""/>
                </v:shape>
                <o:OLEObject Type="Embed" ProgID="Equation.DSMT4" ShapeID="_x0000_i1373" DrawAspect="Content" ObjectID="_1685728508" r:id="rId68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4BFF42AA">
                <v:shape id="_x0000_i1374" type="#_x0000_t75" style="width:40.1pt;height:14.25pt" o:ole="">
                  <v:imagedata r:id="rId688" o:title=""/>
                </v:shape>
                <o:OLEObject Type="Embed" ProgID="Equation.DSMT4" ShapeID="_x0000_i1374" DrawAspect="Content" ObjectID="_1685728509" r:id="rId68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EFE8C4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AC1859D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2DDE5C9E" w14:textId="77777777" w:rsidTr="00B40FE1">
        <w:tc>
          <w:tcPr>
            <w:tcW w:w="7513" w:type="dxa"/>
            <w:shd w:val="clear" w:color="auto" w:fill="FFFFFB"/>
          </w:tcPr>
          <w:p w14:paraId="390438D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Nghiệm của phương trình: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00" w:dyaOrig="279" w14:anchorId="1AAD517F">
                <v:shape id="_x0000_i1375" type="#_x0000_t75" style="width:90.35pt;height:14.25pt" o:ole="">
                  <v:imagedata r:id="rId690" o:title=""/>
                </v:shape>
                <o:OLEObject Type="Embed" ProgID="Equation.DSMT4" ShapeID="_x0000_i1375" DrawAspect="Content" ObjectID="_1685728510" r:id="rId69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là.</w:t>
            </w:r>
          </w:p>
          <w:p w14:paraId="7205752E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620" w:dyaOrig="1320" w14:anchorId="061C3188">
                <v:shape id="_x0000_i1376" type="#_x0000_t75" style="width:80.85pt;height:65.9pt" o:ole="">
                  <v:imagedata r:id="rId692" o:title=""/>
                </v:shape>
                <o:OLEObject Type="Embed" ProgID="Equation.DSMT4" ShapeID="_x0000_i1376" DrawAspect="Content" ObjectID="_1685728511" r:id="rId69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480" w:dyaOrig="1320" w14:anchorId="02A4F152">
                <v:shape id="_x0000_i1377" type="#_x0000_t75" style="width:74.05pt;height:65.9pt" o:ole="">
                  <v:imagedata r:id="rId694" o:title=""/>
                </v:shape>
                <o:OLEObject Type="Embed" ProgID="Equation.DSMT4" ShapeID="_x0000_i1377" DrawAspect="Content" ObjectID="_1685728512" r:id="rId69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6D6730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20" w:dyaOrig="1320" w14:anchorId="0CCA9223">
                <v:shape id="_x0000_i1378" type="#_x0000_t75" style="width:76.1pt;height:65.9pt" o:ole="">
                  <v:imagedata r:id="rId696" o:title=""/>
                </v:shape>
                <o:OLEObject Type="Embed" ProgID="Equation.DSMT4" ShapeID="_x0000_i1378" DrawAspect="Content" ObjectID="_1685728513" r:id="rId69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60" w:dyaOrig="1320" w14:anchorId="5254F6CC">
                <v:shape id="_x0000_i1379" type="#_x0000_t75" style="width:78.1pt;height:65.9pt" o:ole="">
                  <v:imagedata r:id="rId698" o:title=""/>
                </v:shape>
                <o:OLEObject Type="Embed" ProgID="Equation.DSMT4" ShapeID="_x0000_i1379" DrawAspect="Content" ObjectID="_1685728514" r:id="rId69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1C717B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43A5BBD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22329C05" w14:textId="77777777" w:rsidTr="00B40FE1">
        <w:tc>
          <w:tcPr>
            <w:tcW w:w="7513" w:type="dxa"/>
            <w:shd w:val="clear" w:color="auto" w:fill="FFFFFB"/>
          </w:tcPr>
          <w:p w14:paraId="4693F602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20" w:dyaOrig="400" w14:anchorId="208CD5C8">
                <v:shape id="_x0000_i1380" type="#_x0000_t75" style="width:30.55pt;height:20.4pt" o:ole="">
                  <v:imagedata r:id="rId700" o:title=""/>
                </v:shape>
                <o:OLEObject Type="Embed" ProgID="Equation.DSMT4" ShapeID="_x0000_i1380" DrawAspect="Content" ObjectID="_1685728515" r:id="rId70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80" w:dyaOrig="279" w14:anchorId="55F21081">
                <v:shape id="_x0000_i1381" type="#_x0000_t75" style="width:84.25pt;height:14.25pt" o:ole="">
                  <v:imagedata r:id="rId702" o:title=""/>
                </v:shape>
                <o:OLEObject Type="Embed" ProgID="Equation.DSMT4" ShapeID="_x0000_i1381" DrawAspect="Content" ObjectID="_1685728516" r:id="rId70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tập nghiệm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0" w:dyaOrig="279" w14:anchorId="426FFD34">
                <v:shape id="_x0000_i1382" type="#_x0000_t75" style="width:11.55pt;height:14.25pt" o:ole="">
                  <v:imagedata r:id="rId704" o:title=""/>
                </v:shape>
                <o:OLEObject Type="Embed" ProgID="Equation.DSMT4" ShapeID="_x0000_i1382" DrawAspect="Content" ObjectID="_1685728517" r:id="rId70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551980C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700" w:dyaOrig="680" w14:anchorId="5D5193A6">
                <v:shape id="_x0000_i1383" type="#_x0000_t75" style="width:84.9pt;height:33.95pt" o:ole="">
                  <v:imagedata r:id="rId706" o:title=""/>
                </v:shape>
                <o:OLEObject Type="Embed" ProgID="Equation.DSMT4" ShapeID="_x0000_i1383" DrawAspect="Content" ObjectID="_1685728518" r:id="rId707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320" w:dyaOrig="680" w14:anchorId="1D9A2664">
                <v:shape id="_x0000_i1384" type="#_x0000_t75" style="width:65.9pt;height:33.95pt" o:ole="">
                  <v:imagedata r:id="rId708" o:title=""/>
                </v:shape>
                <o:OLEObject Type="Embed" ProgID="Equation.DSMT4" ShapeID="_x0000_i1384" DrawAspect="Content" ObjectID="_1685728519" r:id="rId70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42DEBA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3DBF9110">
                <v:shape id="_x0000_i1385" type="#_x0000_t75" style="width:108pt;height:33.95pt" o:ole="">
                  <v:imagedata r:id="rId710" o:title=""/>
                </v:shape>
                <o:OLEObject Type="Embed" ProgID="Equation.DSMT4" ShapeID="_x0000_i1385" DrawAspect="Content" ObjectID="_1685728520" r:id="rId711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792CD845">
                <v:shape id="_x0000_i1386" type="#_x0000_t75" style="width:108pt;height:33.95pt" o:ole="">
                  <v:imagedata r:id="rId712" o:title=""/>
                </v:shape>
                <o:OLEObject Type="Embed" ProgID="Equation.DSMT4" ShapeID="_x0000_i1386" DrawAspect="Content" ObjectID="_1685728521" r:id="rId71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</w:p>
          <w:p w14:paraId="1E673B4C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95A8F26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40FE1" w:rsidRPr="00DC32EB" w14:paraId="25382F42" w14:textId="77777777" w:rsidTr="00B40FE1">
        <w:tc>
          <w:tcPr>
            <w:tcW w:w="7513" w:type="dxa"/>
            <w:shd w:val="clear" w:color="auto" w:fill="FFFFFB"/>
          </w:tcPr>
          <w:p w14:paraId="09FECA93" w14:textId="77777777" w:rsidR="00535B2E" w:rsidRPr="00535B2E" w:rsidRDefault="00B40FE1" w:rsidP="00535B2E">
            <w:pPr>
              <w:tabs>
                <w:tab w:val="left" w:pos="992"/>
              </w:tabs>
              <w:spacing w:before="120"/>
              <w:jc w:val="both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535B2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18: </w:t>
            </w:r>
            <w:r w:rsidR="00535B2E" w:rsidRPr="00535B2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</w:t>
            </w:r>
            <w:r w:rsidR="00535B2E" w:rsidRPr="00535B2E">
              <w:rPr>
                <w:rFonts w:ascii="Chu Van An" w:hAnsi="Chu Van An" w:cs="Chu Van An"/>
              </w:rPr>
              <w:t xml:space="preserve">của phương trình </w:t>
            </w:r>
            <w:r w:rsidR="00535B2E">
              <w:rPr>
                <w:rFonts w:eastAsiaTheme="minorEastAsia"/>
                <w:position w:val="-28"/>
              </w:rPr>
              <w:object w:dxaOrig="2295" w:dyaOrig="675" w14:anchorId="67CAA999">
                <v:shape id="_x0000_i1610" type="#_x0000_t75" style="width:114.8pt;height:33.95pt" o:ole="">
                  <v:imagedata r:id="rId353" o:title=""/>
                </v:shape>
                <o:OLEObject Type="Embed" ProgID="Equation.DSMT4" ShapeID="_x0000_i1610" DrawAspect="Content" ObjectID="_1685728522" r:id="rId714"/>
              </w:object>
            </w:r>
            <w:r w:rsidR="00535B2E" w:rsidRPr="00535B2E">
              <w:rPr>
                <w:rFonts w:ascii="Chu Van An" w:hAnsi="Chu Van An" w:cs="Chu Van An"/>
              </w:rPr>
              <w:t xml:space="preserve"> là</w:t>
            </w:r>
          </w:p>
          <w:p w14:paraId="782E1AFB" w14:textId="76CBE09C" w:rsidR="00535B2E" w:rsidRDefault="00535B2E" w:rsidP="00535B2E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rPr>
                <w:rFonts w:ascii="Chu Van An" w:hAnsi="Chu Van An" w:cs="Chu Van An"/>
                <w:b/>
                <w:color w:val="0000FF"/>
              </w:rPr>
            </w:pP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665" w:dyaOrig="675" w14:anchorId="64D931AA">
                <v:shape id="_x0000_i1611" type="#_x0000_t75" style="width:83.55pt;height:33.95pt" o:ole="">
                  <v:imagedata r:id="rId355" o:title=""/>
                </v:shape>
                <o:OLEObject Type="Embed" ProgID="Equation.DSMT4" ShapeID="_x0000_i1611" DrawAspect="Content" ObjectID="_1685728523" r:id="rId715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</w:t>
            </w:r>
            <w:r w:rsidRPr="00535B2E"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515" w:dyaOrig="675" w14:anchorId="7B5333DA">
                <v:shape id="_x0000_i1612" type="#_x0000_t75" style="width:76.1pt;height:33.95pt" o:ole="">
                  <v:imagedata r:id="rId357" o:title=""/>
                </v:shape>
                <o:OLEObject Type="Embed" ProgID="Equation.DSMT4" ShapeID="_x0000_i1612" DrawAspect="Content" ObjectID="_1685728524" r:id="rId716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0EAE1A55" w14:textId="35139B79" w:rsidR="00535B2E" w:rsidRDefault="00535B2E" w:rsidP="00535B2E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rPr>
                <w:rFonts w:ascii="Chu Van An" w:hAnsi="Chu Van An" w:cs="Chu Van An"/>
                <w:szCs w:val="22"/>
              </w:rPr>
            </w:pP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620" w:dyaOrig="675" w14:anchorId="41F91E04">
                <v:shape id="_x0000_i1613" type="#_x0000_t75" style="width:80.85pt;height:33.95pt" o:ole="">
                  <v:imagedata r:id="rId359" o:title=""/>
                </v:shape>
                <o:OLEObject Type="Embed" ProgID="Equation.DSMT4" ShapeID="_x0000_i1613" DrawAspect="Content" ObjectID="_1685728525" r:id="rId717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575" w:dyaOrig="675" w14:anchorId="0D0167FB">
                <v:shape id="_x0000_i1614" type="#_x0000_t75" style="width:78.8pt;height:33.95pt" o:ole="">
                  <v:imagedata r:id="rId361" o:title=""/>
                </v:shape>
                <o:OLEObject Type="Embed" ProgID="Equation.DSMT4" ShapeID="_x0000_i1614" DrawAspect="Content" ObjectID="_1685728526" r:id="rId718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08E9D270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0D3AD634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6349F72E" w14:textId="77777777" w:rsidTr="00B40FE1">
        <w:tc>
          <w:tcPr>
            <w:tcW w:w="7513" w:type="dxa"/>
            <w:shd w:val="clear" w:color="auto" w:fill="FFFFFB"/>
          </w:tcPr>
          <w:p w14:paraId="7779AA73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Tổng tất cả các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700" w:dyaOrig="279" w14:anchorId="4871B784">
                <v:shape id="_x0000_i1387" type="#_x0000_t75" style="width:84.9pt;height:14.25pt" o:ole="">
                  <v:imagedata r:id="rId719" o:title=""/>
                </v:shape>
                <o:OLEObject Type="Embed" ProgID="Equation.DSMT4" ShapeID="_x0000_i1387" DrawAspect="Content" ObjectID="_1685728527" r:id="rId72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40" w:dyaOrig="400" w14:anchorId="4D9A24E2">
                <v:shape id="_x0000_i1388" type="#_x0000_t75" style="width:36.7pt;height:20.4pt" o:ole="">
                  <v:imagedata r:id="rId721" o:title=""/>
                </v:shape>
                <o:OLEObject Type="Embed" ProgID="Equation.DSMT4" ShapeID="_x0000_i1388" DrawAspect="Content" ObjectID="_1685728528" r:id="rId72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 </w:t>
            </w:r>
            <w:r w:rsidRPr="0031508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20" w:dyaOrig="260" w14:anchorId="2D85DB74">
                <v:shape id="_x0000_i1389" type="#_x0000_t75" style="width:11.55pt;height:12.9pt" o:ole="">
                  <v:imagedata r:id="rId723" o:title=""/>
                </v:shape>
                <o:OLEObject Type="Embed" ProgID="Equation.DSMT4" ShapeID="_x0000_i1389" DrawAspect="Content" ObjectID="_1685728529" r:id="rId72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. Vậy </w:t>
            </w:r>
            <w:r w:rsidRPr="0031508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20" w:dyaOrig="260" w14:anchorId="0340B375">
                <v:shape id="_x0000_i1390" type="#_x0000_t75" style="width:11.55pt;height:12.9pt" o:ole="">
                  <v:imagedata r:id="rId725" o:title=""/>
                </v:shape>
                <o:OLEObject Type="Embed" ProgID="Equation.DSMT4" ShapeID="_x0000_i1390" DrawAspect="Content" ObjectID="_1685728530" r:id="rId72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 bao nhiêu?</w:t>
            </w:r>
          </w:p>
          <w:p w14:paraId="118CF5D1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20" w:dyaOrig="279" w14:anchorId="64313976">
                <v:shape id="_x0000_i1391" type="#_x0000_t75" style="width:30.55pt;height:14.25pt" o:ole="">
                  <v:imagedata r:id="rId727" o:title=""/>
                </v:shape>
                <o:OLEObject Type="Embed" ProgID="Equation.DSMT4" ShapeID="_x0000_i1391" DrawAspect="Content" ObjectID="_1685728531" r:id="rId72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4F765948">
                <v:shape id="_x0000_i1392" type="#_x0000_t75" style="width:38.7pt;height:30.55pt" o:ole="">
                  <v:imagedata r:id="rId729" o:title=""/>
                </v:shape>
                <o:OLEObject Type="Embed" ProgID="Equation.DSMT4" ShapeID="_x0000_i1392" DrawAspect="Content" ObjectID="_1685728532" r:id="rId73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0A4C01D7">
                <v:shape id="_x0000_i1393" type="#_x0000_t75" style="width:38.7pt;height:30.55pt" o:ole="">
                  <v:imagedata r:id="rId731" o:title=""/>
                </v:shape>
                <o:OLEObject Type="Embed" ProgID="Equation.DSMT4" ShapeID="_x0000_i1393" DrawAspect="Content" ObjectID="_1685728533" r:id="rId73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40" w:dyaOrig="279" w14:anchorId="20EF510D">
                <v:shape id="_x0000_i1394" type="#_x0000_t75" style="width:36.7pt;height:14.25pt" o:ole="">
                  <v:imagedata r:id="rId733" o:title=""/>
                </v:shape>
                <o:OLEObject Type="Embed" ProgID="Equation.DSMT4" ShapeID="_x0000_i1394" DrawAspect="Content" ObjectID="_1685728534" r:id="rId73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BF061A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659EF9C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55D6C929" w14:textId="77777777" w:rsidTr="00B40FE1">
        <w:trPr>
          <w:trHeight w:val="374"/>
        </w:trPr>
        <w:tc>
          <w:tcPr>
            <w:tcW w:w="7513" w:type="dxa"/>
            <w:shd w:val="clear" w:color="auto" w:fill="FFFFFB"/>
          </w:tcPr>
          <w:p w14:paraId="279C92C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20" w:dyaOrig="285" w14:anchorId="18051F31">
                <v:shape id="_x0000_i1395" type="#_x0000_t75" style="width:65.9pt;height:14.25pt" o:ole="">
                  <v:imagedata r:id="rId735" o:title=""/>
                </v:shape>
                <o:OLEObject Type="Embed" ProgID="Equation.DSMT4" ShapeID="_x0000_i1395" DrawAspect="Content" ObjectID="_1685728535" r:id="rId73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trên đoạn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35" w:dyaOrig="405" w14:anchorId="178A4883">
                <v:shape id="_x0000_i1396" type="#_x0000_t75" style="width:51.6pt;height:20.4pt" o:ole="">
                  <v:imagedata r:id="rId737" o:title=""/>
                </v:shape>
                <o:OLEObject Type="Embed" ProgID="Equation.DSMT4" ShapeID="_x0000_i1396" DrawAspect="Content" ObjectID="_1685728536" r:id="rId73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CB89C50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25" w:dyaOrig="285" w14:anchorId="2F0C756D">
                <v:shape id="_x0000_i1397" type="#_x0000_t75" style="width:26.5pt;height:14.25pt" o:ole="">
                  <v:imagedata r:id="rId739" o:title=""/>
                </v:shape>
                <o:OLEObject Type="Embed" ProgID="Equation.DSMT4" ShapeID="_x0000_i1397" DrawAspect="Content" ObjectID="_1685728537" r:id="rId740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420" w:dyaOrig="285" w14:anchorId="0C01940B">
                <v:shape id="_x0000_i1398" type="#_x0000_t75" style="width:21.05pt;height:14.25pt" o:ole="">
                  <v:imagedata r:id="rId741" o:title=""/>
                </v:shape>
                <o:OLEObject Type="Embed" ProgID="Equation.DSMT4" ShapeID="_x0000_i1398" DrawAspect="Content" ObjectID="_1685728538" r:id="rId742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33991B60">
                <v:shape id="_x0000_i1399" type="#_x0000_t75" style="width:27.85pt;height:14.25pt" o:ole="">
                  <v:imagedata r:id="rId743" o:title=""/>
                </v:shape>
                <o:OLEObject Type="Embed" ProgID="Equation.DSMT4" ShapeID="_x0000_i1399" DrawAspect="Content" ObjectID="_1685728539" r:id="rId744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495" w:dyaOrig="285" w14:anchorId="13BC0041">
                <v:shape id="_x0000_i1400" type="#_x0000_t75" style="width:24.45pt;height:14.25pt" o:ole="">
                  <v:imagedata r:id="rId745" o:title=""/>
                </v:shape>
                <o:OLEObject Type="Embed" ProgID="Equation.DSMT4" ShapeID="_x0000_i1400" DrawAspect="Content" ObjectID="_1685728540" r:id="rId746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1517ABD" w14:textId="77777777" w:rsidR="00B40FE1" w:rsidRPr="00206EEF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DDE57AF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348227BD" w14:textId="77777777" w:rsidTr="00B40FE1">
        <w:tc>
          <w:tcPr>
            <w:tcW w:w="7513" w:type="dxa"/>
            <w:shd w:val="clear" w:color="auto" w:fill="FFFFFB"/>
          </w:tcPr>
          <w:p w14:paraId="2BF01C03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21: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665" w:dyaOrig="630" w14:anchorId="2E6270F1">
                <v:shape id="_x0000_i1401" type="#_x0000_t75" style="width:83.55pt;height:31.25pt" o:ole="">
                  <v:imagedata r:id="rId747" o:title=""/>
                </v:shape>
                <o:OLEObject Type="Embed" ProgID="Equation.DSMT4" ShapeID="_x0000_i1401" DrawAspect="Content" ObjectID="_1685728541" r:id="rId74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các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356F6B11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800" w:dyaOrig="720" w14:anchorId="1193914A">
                <v:shape id="_x0000_i1402" type="#_x0000_t75" style="width:90.35pt;height:36pt" o:ole="">
                  <v:imagedata r:id="rId749" o:title=""/>
                </v:shape>
                <o:OLEObject Type="Embed" ProgID="Equation.DSMT4" ShapeID="_x0000_i1402" DrawAspect="Content" ObjectID="_1685728542" r:id="rId750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710" w:dyaOrig="1320" w14:anchorId="65397F26">
                <v:shape id="_x0000_i1403" type="#_x0000_t75" style="width:85.6pt;height:65.9pt" o:ole="">
                  <v:imagedata r:id="rId751" o:title=""/>
                </v:shape>
                <o:OLEObject Type="Embed" ProgID="Equation.DSMT4" ShapeID="_x0000_i1403" DrawAspect="Content" ObjectID="_1685728543" r:id="rId752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E6B4C10" w14:textId="77777777" w:rsidR="00B40FE1" w:rsidRPr="00315086" w:rsidRDefault="00B40FE1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635" w:dyaOrig="720" w14:anchorId="69CFC8A4">
                <v:shape id="_x0000_i1404" type="#_x0000_t75" style="width:81.5pt;height:36pt" o:ole="">
                  <v:imagedata r:id="rId753" o:title=""/>
                </v:shape>
                <o:OLEObject Type="Embed" ProgID="Equation.DSMT4" ShapeID="_x0000_i1404" DrawAspect="Content" ObjectID="_1685728544" r:id="rId754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800" w:dyaOrig="720" w14:anchorId="635134BC">
                <v:shape id="_x0000_i1405" type="#_x0000_t75" style="width:90.35pt;height:36pt" o:ole="">
                  <v:imagedata r:id="rId755" o:title=""/>
                </v:shape>
                <o:OLEObject Type="Embed" ProgID="Equation.DSMT4" ShapeID="_x0000_i1405" DrawAspect="Content" ObjectID="_1685728545" r:id="rId756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551AFF8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9D892BC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7067B40C" w14:textId="77777777" w:rsidTr="00B40FE1">
        <w:tc>
          <w:tcPr>
            <w:tcW w:w="7513" w:type="dxa"/>
            <w:shd w:val="clear" w:color="auto" w:fill="FFFFFB"/>
          </w:tcPr>
          <w:p w14:paraId="003B57A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trình: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30" w:dyaOrig="630" w14:anchorId="3D61057C">
                <v:shape id="_x0000_i1406" type="#_x0000_t75" style="width:61.8pt;height:31.25pt" o:ole="">
                  <v:imagedata r:id="rId757" o:title=""/>
                </v:shape>
                <o:OLEObject Type="Embed" ProgID="Equation.DSMT4" ShapeID="_x0000_i1406" DrawAspect="Content" ObjectID="_1685728546" r:id="rId75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thuộc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10" w:dyaOrig="390" w14:anchorId="4E1C432F">
                <v:shape id="_x0000_i1407" type="#_x0000_t75" style="width:40.75pt;height:19.7pt" o:ole="">
                  <v:imagedata r:id="rId759" o:title=""/>
                </v:shape>
                <o:OLEObject Type="Embed" ProgID="Equation.DSMT4" ShapeID="_x0000_i1407" DrawAspect="Content" ObjectID="_1685728547" r:id="rId76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F9E5AE9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2D4A3373">
                <v:shape id="_x0000_i1408" type="#_x0000_t75" style="width:10.2pt;height:12.9pt" o:ole="">
                  <v:imagedata r:id="rId761" o:title=""/>
                </v:shape>
                <o:OLEObject Type="Embed" ProgID="Equation.DSMT4" ShapeID="_x0000_i1408" DrawAspect="Content" ObjectID="_1685728548" r:id="rId762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55" w14:anchorId="12A4804C">
                <v:shape id="_x0000_i1409" type="#_x0000_t75" style="width:6.8pt;height:12.9pt" o:ole="">
                  <v:imagedata r:id="rId763" o:title=""/>
                </v:shape>
                <o:OLEObject Type="Embed" ProgID="Equation.DSMT4" ShapeID="_x0000_i1409" DrawAspect="Content" ObjectID="_1685728549" r:id="rId764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4BDA9BF4">
                <v:shape id="_x0000_i1410" type="#_x0000_t75" style="width:10.2pt;height:12.9pt" o:ole="">
                  <v:imagedata r:id="rId765" o:title=""/>
                </v:shape>
                <o:OLEObject Type="Embed" ProgID="Equation.DSMT4" ShapeID="_x0000_i1410" DrawAspect="Content" ObjectID="_1685728550" r:id="rId766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1C9DD043">
                <v:shape id="_x0000_i1411" type="#_x0000_t75" style="width:8.85pt;height:14.25pt" o:ole="">
                  <v:imagedata r:id="rId767" o:title=""/>
                </v:shape>
                <o:OLEObject Type="Embed" ProgID="Equation.DSMT4" ShapeID="_x0000_i1411" DrawAspect="Content" ObjectID="_1685728551" r:id="rId768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9129427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8CA9FF7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4AE76840" w14:textId="77777777" w:rsidTr="00B40FE1">
        <w:tc>
          <w:tcPr>
            <w:tcW w:w="7513" w:type="dxa"/>
            <w:shd w:val="clear" w:color="auto" w:fill="FFFFFB"/>
          </w:tcPr>
          <w:p w14:paraId="55733116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01" w:dyaOrig="287" w14:anchorId="6D4B4E0A">
                <v:shape id="_x0000_i1412" type="#_x0000_t75" style="width:59.75pt;height:14.25pt" o:ole="">
                  <v:imagedata r:id="rId769" o:title=""/>
                </v:shape>
                <o:OLEObject Type="Embed" ProgID="Equation.DSMT4" ShapeID="_x0000_i1412" DrawAspect="Content" ObjectID="_1685728552" r:id="rId77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nghiệm khi</w:t>
            </w:r>
          </w:p>
          <w:p w14:paraId="3F2EF53B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14" w:dyaOrig="287" w14:anchorId="7CFDBC35">
                <v:shape id="_x0000_i1413" type="#_x0000_t75" style="width:30.55pt;height:14.25pt" o:ole="">
                  <v:imagedata r:id="rId771" o:title=""/>
                </v:shape>
                <o:OLEObject Type="Embed" ProgID="Equation.DSMT4" ShapeID="_x0000_i1413" DrawAspect="Content" ObjectID="_1685728553" r:id="rId77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26" w:dyaOrig="723" w14:anchorId="2D2A30B8">
                <v:shape id="_x0000_i1414" type="#_x0000_t75" style="width:41.45pt;height:36pt" o:ole="">
                  <v:imagedata r:id="rId773" o:title=""/>
                </v:shape>
                <o:OLEObject Type="Embed" ProgID="Equation.DSMT4" ShapeID="_x0000_i1414" DrawAspect="Content" ObjectID="_1685728554" r:id="rId77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3" w:dyaOrig="287" w14:anchorId="469BD93C">
                <v:shape id="_x0000_i1415" type="#_x0000_t75" style="width:27.85pt;height:14.25pt" o:ole="">
                  <v:imagedata r:id="rId775" o:title=""/>
                </v:shape>
                <o:OLEObject Type="Embed" ProgID="Equation.DSMT4" ShapeID="_x0000_i1415" DrawAspect="Content" ObjectID="_1685728555" r:id="rId77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3" w:dyaOrig="287" w14:anchorId="63E9BD31">
                <v:shape id="_x0000_i1416" type="#_x0000_t75" style="width:27.85pt;height:14.25pt" o:ole="">
                  <v:imagedata r:id="rId777" o:title=""/>
                </v:shape>
                <o:OLEObject Type="Embed" ProgID="Equation.DSMT4" ShapeID="_x0000_i1416" DrawAspect="Content" ObjectID="_1685728556" r:id="rId77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82A2EB" w14:textId="77777777" w:rsidR="00B40FE1" w:rsidRPr="00206EEF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39B0B39D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0A1EEDEA" w14:textId="77777777" w:rsidTr="00B40FE1">
        <w:trPr>
          <w:trHeight w:val="374"/>
        </w:trPr>
        <w:tc>
          <w:tcPr>
            <w:tcW w:w="7513" w:type="dxa"/>
            <w:shd w:val="clear" w:color="auto" w:fill="FFFFFB"/>
          </w:tcPr>
          <w:p w14:paraId="2A972D6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0" w:dyaOrig="279" w14:anchorId="190BFE4F">
                <v:shape id="_x0000_i1417" type="#_x0000_t75" style="width:66.55pt;height:14.25pt" o:ole="">
                  <v:imagedata r:id="rId779" o:title=""/>
                </v:shape>
                <o:OLEObject Type="Embed" ProgID="Equation.DSMT4" ShapeID="_x0000_i1417" DrawAspect="Content" ObjectID="_1685728557" r:id="rId78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bao nhiêu nghiệm thuộc đoạn </w:t>
            </w:r>
            <w:r w:rsidRPr="0031508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999" w:dyaOrig="680" w14:anchorId="7C27D9B0">
                <v:shape id="_x0000_i1418" type="#_x0000_t75" style="width:50.25pt;height:33.95pt" o:ole="">
                  <v:imagedata r:id="rId781" o:title=""/>
                </v:shape>
                <o:OLEObject Type="Embed" ProgID="Equation.DSMT4" ShapeID="_x0000_i1418" DrawAspect="Content" ObjectID="_1685728558" r:id="rId78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4B58D35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1FD72F99">
                <v:shape id="_x0000_i1419" type="#_x0000_t75" style="width:9.5pt;height:14.25pt" o:ole="">
                  <v:imagedata r:id="rId783" o:title=""/>
                </v:shape>
                <o:OLEObject Type="Embed" ProgID="Equation.DSMT4" ShapeID="_x0000_i1419" DrawAspect="Content" ObjectID="_1685728559" r:id="rId784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1D49C166">
                <v:shape id="_x0000_i1420" type="#_x0000_t75" style="width:9.5pt;height:12.9pt" o:ole="">
                  <v:imagedata r:id="rId785" o:title=""/>
                </v:shape>
                <o:OLEObject Type="Embed" ProgID="Equation.DSMT4" ShapeID="_x0000_i1420" DrawAspect="Content" ObjectID="_1685728560" r:id="rId786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9" w14:anchorId="318D1E1A">
                <v:shape id="_x0000_i1421" type="#_x0000_t75" style="width:8.85pt;height:14.25pt" o:ole="">
                  <v:imagedata r:id="rId787" o:title=""/>
                </v:shape>
                <o:OLEObject Type="Embed" ProgID="Equation.DSMT4" ShapeID="_x0000_i1421" DrawAspect="Content" ObjectID="_1685728561" r:id="rId788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0DC8A031">
                <v:shape id="_x0000_i1422" type="#_x0000_t75" style="width:6.8pt;height:12.9pt" o:ole="">
                  <v:imagedata r:id="rId789" o:title=""/>
                </v:shape>
                <o:OLEObject Type="Embed" ProgID="Equation.DSMT4" ShapeID="_x0000_i1422" DrawAspect="Content" ObjectID="_1685728562" r:id="rId790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</w:p>
          <w:p w14:paraId="43F6D3FD" w14:textId="77777777" w:rsidR="00B40FE1" w:rsidRPr="00206EEF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F2F716A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40FE1" w:rsidRPr="00DC32EB" w14:paraId="54C81A1C" w14:textId="77777777" w:rsidTr="00B40FE1">
        <w:trPr>
          <w:trHeight w:val="374"/>
        </w:trPr>
        <w:tc>
          <w:tcPr>
            <w:tcW w:w="7513" w:type="dxa"/>
            <w:shd w:val="clear" w:color="auto" w:fill="FFFFFB"/>
          </w:tcPr>
          <w:p w14:paraId="5F99EDF7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32" w:name="c25q"/>
            <w:bookmarkEnd w:id="132"/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25: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Biết các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30" w:dyaOrig="630" w14:anchorId="64B63BFC">
                <v:shape id="_x0000_i1423" type="#_x0000_t75" style="width:61.8pt;height:31.25pt" o:ole="">
                  <v:imagedata r:id="rId791" o:title=""/>
                </v:shape>
                <o:OLEObject Type="Embed" ProgID="Equation.DSMT4" ShapeID="_x0000_i1423" DrawAspect="Content" ObjectID="_1685728563" r:id="rId79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dạng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40" w:dyaOrig="630" w14:anchorId="3E2817A0">
                <v:shape id="_x0000_i1424" type="#_x0000_t75" style="width:57.05pt;height:31.25pt" o:ole="">
                  <v:imagedata r:id="rId793" o:title=""/>
                </v:shape>
                <o:OLEObject Type="Embed" ProgID="Equation.DSMT4" ShapeID="_x0000_i1424" DrawAspect="Content" ObjectID="_1685728564" r:id="rId79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90" w:dyaOrig="630" w14:anchorId="231F303D">
                <v:shape id="_x0000_i1425" type="#_x0000_t75" style="width:64.55pt;height:31.25pt" o:ole="">
                  <v:imagedata r:id="rId795" o:title=""/>
                </v:shape>
                <o:OLEObject Type="Embed" ProgID="Equation.DSMT4" ShapeID="_x0000_i1425" DrawAspect="Content" ObjectID="_1685728565" r:id="rId79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70" w14:anchorId="7E8A6933">
                <v:shape id="_x0000_i1426" type="#_x0000_t75" style="width:29.9pt;height:13.6pt" o:ole="">
                  <v:imagedata r:id="rId797" o:title=""/>
                </v:shape>
                <o:OLEObject Type="Embed" ProgID="Equation.DSMT4" ShapeID="_x0000_i1426" DrawAspect="Content" ObjectID="_1685728566" r:id="rId79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; với </w:t>
            </w:r>
            <w:r w:rsidRPr="0031508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50" w:dyaOrig="270" w14:anchorId="1EF2CFF3">
                <v:shape id="_x0000_i1427" type="#_x0000_t75" style="width:22.4pt;height:13.6pt" o:ole="">
                  <v:imagedata r:id="rId799" o:title=""/>
                </v:shape>
                <o:OLEObject Type="Embed" ProgID="Equation.DSMT4" ShapeID="_x0000_i1427" DrawAspect="Content" ObjectID="_1685728567" r:id="rId80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 các số nguyên dương. Khi đó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40" w14:anchorId="64207205">
                <v:shape id="_x0000_i1428" type="#_x0000_t75" style="width:28.55pt;height:12.25pt" o:ole="">
                  <v:imagedata r:id="rId801" o:title=""/>
                </v:shape>
                <o:OLEObject Type="Embed" ProgID="Equation.DSMT4" ShapeID="_x0000_i1428" DrawAspect="Content" ObjectID="_1685728568" r:id="rId802"/>
              </w:object>
            </w:r>
            <w:r w:rsidRPr="00315086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2F4B1345" w14:textId="77777777" w:rsidR="00B40FE1" w:rsidRPr="00315086" w:rsidRDefault="00B40FE1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33" w:name="c25a"/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4.</w:t>
            </w:r>
            <w:bookmarkStart w:id="134" w:name="c25b"/>
            <w:bookmarkEnd w:id="133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3.</w:t>
            </w:r>
            <w:bookmarkStart w:id="135" w:name="c25c"/>
            <w:bookmarkEnd w:id="134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5.</w:t>
            </w:r>
            <w:bookmarkStart w:id="136" w:name="c25d"/>
            <w:bookmarkEnd w:id="135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6.</w:t>
            </w:r>
          </w:p>
          <w:bookmarkEnd w:id="136"/>
          <w:p w14:paraId="6E2EFF2D" w14:textId="77777777" w:rsidR="00B40FE1" w:rsidRPr="00315086" w:rsidRDefault="00B40FE1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C005BA2" w14:textId="77777777" w:rsidR="00B40FE1" w:rsidRPr="00103A24" w:rsidRDefault="00B40FE1" w:rsidP="00456018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31"/>
    </w:tbl>
    <w:p w14:paraId="0212A6B1" w14:textId="77777777" w:rsidR="00B40FE1" w:rsidRDefault="00B40FE1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FA91E05" w14:textId="45766EE5" w:rsidR="00EC5D1C" w:rsidRPr="00B40FE1" w:rsidRDefault="00115773" w:rsidP="00B40FE1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40F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7303C3">
        <w:rPr>
          <w:noProof/>
        </w:rPr>
        <mc:AlternateContent>
          <mc:Choice Requires="wpg">
            <w:drawing>
              <wp:inline distT="0" distB="0" distL="0" distR="0" wp14:anchorId="7FCC7582" wp14:editId="64D8953C">
                <wp:extent cx="6547104" cy="2862173"/>
                <wp:effectExtent l="0" t="19050" r="25400" b="1460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62173"/>
                          <a:chOff x="0" y="0"/>
                          <a:chExt cx="6547104" cy="278109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03"/>
                            <a:ext cx="6547104" cy="25199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2193A45" w14:textId="77777777" w:rsidR="00460B37" w:rsidRPr="007F3815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ĐK: x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3F8D7DA0">
                                  <v:shape id="_x0000_i1430" type="#_x0000_t75" style="width:12.25pt;height:33.3pt" o:ole="">
                                    <v:imagedata r:id="rId120" o:title=""/>
                                  </v:shape>
                                  <o:OLEObject Type="Embed" ProgID="Equation.DSMT4" ShapeID="_x0000_i1430" DrawAspect="Content" ObjectID="_1685728796" r:id="rId803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(k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0CDD2610" w14:textId="12773A5B" w:rsidR="00460B37" w:rsidRPr="007F3815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Phương trình có nghiệm  x = arctan(a)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03067C65" w14:textId="3759AC05" w:rsidR="007F3815" w:rsidRPr="007F3815" w:rsidRDefault="00DC7D71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633" w:dyaOrig="301" w14:anchorId="2ADEDF2C">
                                  <v:shape id="_x0000_i1432" type="#_x0000_t75" style="width:197.65pt;height:16.3pt" o:ole="">
                                    <v:imagedata r:id="rId804" o:title=""/>
                                  </v:shape>
                                  <o:OLEObject Type="Embed" ProgID="Equation.DSMT4" ShapeID="_x0000_i1432" DrawAspect="Content" ObjectID="_1685728797" r:id="rId805"/>
                                </w:object>
                              </w:r>
                              <w:r w:rsidR="007F3815"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bookmarkStart w:id="137" w:name="_Hlk75046328"/>
                            <w:p w14:paraId="0B7692EB" w14:textId="37B98CD6" w:rsidR="007F3815" w:rsidRPr="007F3815" w:rsidRDefault="007F3815" w:rsidP="0005310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340" w:dyaOrig="320" w14:anchorId="598E3A01">
                                  <v:shape id="_x0000_i1434" type="#_x0000_t75" style="width:166.4pt;height:15.6pt" o:ole="">
                                    <v:imagedata r:id="rId806" o:title=""/>
                                  </v:shape>
                                  <o:OLEObject Type="Embed" ProgID="Equation.DSMT4" ShapeID="_x0000_i1434" DrawAspect="Content" ObjectID="_1685728798" r:id="rId807"/>
                                </w:object>
                              </w:r>
                            </w:p>
                            <w:p w14:paraId="5EEEF871" w14:textId="67612F71" w:rsidR="007F3815" w:rsidRPr="007F3815" w:rsidRDefault="007F3815" w:rsidP="0005310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600" w:dyaOrig="680" w14:anchorId="4054248F">
                                  <v:shape id="_x0000_i1436" type="#_x0000_t75" style="width:180.7pt;height:34.65pt" o:ole="">
                                    <v:imagedata r:id="rId808" o:title=""/>
                                  </v:shape>
                                  <o:OLEObject Type="Embed" ProgID="Equation.DSMT4" ShapeID="_x0000_i1436" DrawAspect="Content" ObjectID="_1685728799" r:id="rId809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7CC97EB" w14:textId="2FE387D7" w:rsidR="007F3815" w:rsidRPr="007F3815" w:rsidRDefault="007F3815" w:rsidP="0005310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700" w:dyaOrig="680" w14:anchorId="770B66E0">
                                  <v:shape id="_x0000_i1438" type="#_x0000_t75" style="width:185.45pt;height:34.65pt" o:ole="">
                                    <v:imagedata r:id="rId810" o:title=""/>
                                  </v:shape>
                                  <o:OLEObject Type="Embed" ProgID="Equation.DSMT4" ShapeID="_x0000_i1438" DrawAspect="Content" ObjectID="_1685728800" r:id="rId811"/>
                                </w:object>
                              </w:r>
                              <w:bookmarkEnd w:id="137"/>
                            </w:p>
                            <w:p w14:paraId="6DECA07D" w14:textId="77777777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D5BAF2" w14:textId="5BC785D7" w:rsidR="00460B37" w:rsidRP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Phương trình tanx = a</w:t>
                                        </w:r>
                                      </w:p>
                                      <w:p w14:paraId="0771A02C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26CDD59E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47" style="width:515.5pt;height:225.35pt;mso-position-horizontal-relative:char;mso-position-vertical-relative:line" coordsize="65471,2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">
                <v:shape id="Rectangle: Diagonal Corners Rounded 1" o:spid="_x0000_s1148" style="position:absolute;top:2611;width:65471;height:2519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186;6547104,2496124;6532329,2519987;112179,2519987;0,2338801;0,23863;14775,0" o:connectangles="0,0,0,0,0,0,0,0,0" textboxrect="0,0,6435090,1533525"/>
                  <v:textbox>
                    <w:txbxContent>
                      <w:p w14:paraId="6A6AC28D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2193A45" w14:textId="77777777" w:rsidR="00460B37" w:rsidRPr="007F3815" w:rsidRDefault="00460B37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ĐK: x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9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7F3815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</w:rPr>
                          <w:object w:dxaOrig="240" w:dyaOrig="660" w14:anchorId="3F8D7DA0">
                            <v:shape id="_x0000_i1430" type="#_x0000_t75" style="width:12.25pt;height:33.3pt" o:ole="">
                              <v:imagedata r:id="rId120" o:title=""/>
                            </v:shape>
                            <o:OLEObject Type="Embed" ProgID="Equation.DSMT4" ShapeID="_x0000_i1430" DrawAspect="Content" ObjectID="_1685728796" r:id="rId812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(k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Z).</w:t>
                        </w:r>
                      </w:p>
                      <w:p w14:paraId="0CDD2610" w14:textId="12773A5B" w:rsidR="00460B37" w:rsidRPr="007F3815" w:rsidRDefault="00460B37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Phương trình có nghiệm  x = arctan(a)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Z;</w:t>
                        </w:r>
                      </w:p>
                      <w:p w14:paraId="03067C65" w14:textId="3759AC05" w:rsidR="007F3815" w:rsidRPr="007F3815" w:rsidRDefault="00DC7D71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633" w:dyaOrig="301" w14:anchorId="2ADEDF2C">
                            <v:shape id="_x0000_i1432" type="#_x0000_t75" style="width:197.65pt;height:16.3pt" o:ole="">
                              <v:imagedata r:id="rId804" o:title=""/>
                            </v:shape>
                            <o:OLEObject Type="Embed" ProgID="Equation.DSMT4" ShapeID="_x0000_i1432" DrawAspect="Content" ObjectID="_1685728797" r:id="rId813"/>
                          </w:object>
                        </w:r>
                        <w:r w:rsidR="007F3815"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bookmarkStart w:id="138" w:name="_Hlk75046328"/>
                      <w:p w14:paraId="0B7692EB" w14:textId="37B98CD6" w:rsidR="007F3815" w:rsidRPr="007F3815" w:rsidRDefault="007F3815" w:rsidP="0005310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340" w:dyaOrig="320" w14:anchorId="598E3A01">
                            <v:shape id="_x0000_i1434" type="#_x0000_t75" style="width:166.4pt;height:15.6pt" o:ole="">
                              <v:imagedata r:id="rId806" o:title=""/>
                            </v:shape>
                            <o:OLEObject Type="Embed" ProgID="Equation.DSMT4" ShapeID="_x0000_i1434" DrawAspect="Content" ObjectID="_1685728798" r:id="rId814"/>
                          </w:object>
                        </w:r>
                      </w:p>
                      <w:p w14:paraId="5EEEF871" w14:textId="67612F71" w:rsidR="007F3815" w:rsidRPr="007F3815" w:rsidRDefault="007F3815" w:rsidP="0005310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600" w:dyaOrig="680" w14:anchorId="4054248F">
                            <v:shape id="_x0000_i1436" type="#_x0000_t75" style="width:180.7pt;height:34.65pt" o:ole="">
                              <v:imagedata r:id="rId808" o:title=""/>
                            </v:shape>
                            <o:OLEObject Type="Embed" ProgID="Equation.DSMT4" ShapeID="_x0000_i1436" DrawAspect="Content" ObjectID="_1685728799" r:id="rId815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7CC97EB" w14:textId="2FE387D7" w:rsidR="007F3815" w:rsidRPr="007F3815" w:rsidRDefault="007F3815" w:rsidP="0005310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700" w:dyaOrig="680" w14:anchorId="770B66E0">
                            <v:shape id="_x0000_i1438" type="#_x0000_t75" style="width:185.45pt;height:34.65pt" o:ole="">
                              <v:imagedata r:id="rId810" o:title=""/>
                            </v:shape>
                            <o:OLEObject Type="Embed" ProgID="Equation.DSMT4" ShapeID="_x0000_i1438" DrawAspect="Content" ObjectID="_1685728800" r:id="rId816"/>
                          </w:object>
                        </w:r>
                        <w:bookmarkEnd w:id="138"/>
                      </w:p>
                      <w:p w14:paraId="6DECA07D" w14:textId="77777777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4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5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5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5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" path="m,l5384561,r223777,223777l5608338,447554,,447554,,xe" fillcolor="#efddf6 [663]" stroked="f" strokeweight="1.25pt">
                        <v:fill r:id="rId15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15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5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5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D5BAF2" w14:textId="5BC785D7" w:rsidR="00460B37" w:rsidRP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Phương trình tanx = a</w:t>
                                  </w:r>
                                </w:p>
                                <w:p w14:paraId="0771A02C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26CDD59E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5667435" w14:textId="77777777" w:rsidR="00DC5BE1" w:rsidRPr="007303C3" w:rsidRDefault="00DC5BE1" w:rsidP="0005310E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1D3BA7E9">
          <v:shape id="_x0000_i1439" type="#_x0000_t75" style="width:59.75pt;height:14.25pt" o:ole="">
            <v:imagedata r:id="rId817" o:title=""/>
          </v:shape>
          <o:OLEObject Type="Embed" ProgID="Equation.DSMT4" ShapeID="_x0000_i1439" DrawAspect="Content" ObjectID="_1685728569" r:id="rId81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684C043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99" w:dyaOrig="680" w14:anchorId="14A55124">
          <v:shape id="_x0000_i1440" type="#_x0000_t75" style="width:114.8pt;height:33.95pt" o:ole="">
            <v:imagedata r:id="rId819" o:title=""/>
          </v:shape>
          <o:OLEObject Type="Embed" ProgID="Equation.DSMT4" ShapeID="_x0000_i1440" DrawAspect="Content" ObjectID="_1685728570" r:id="rId82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000" w:dyaOrig="680" w14:anchorId="25268E19">
          <v:shape id="_x0000_i1441" type="#_x0000_t75" style="width:99.85pt;height:33.95pt" o:ole="">
            <v:imagedata r:id="rId821" o:title=""/>
          </v:shape>
          <o:OLEObject Type="Embed" ProgID="Equation.DSMT4" ShapeID="_x0000_i1441" DrawAspect="Content" ObjectID="_1685728571" r:id="rId82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6DD0AE37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60" w:dyaOrig="680" w14:anchorId="53261B84">
          <v:shape id="_x0000_i1442" type="#_x0000_t75" style="width:108pt;height:33.95pt" o:ole="">
            <v:imagedata r:id="rId823" o:title=""/>
          </v:shape>
          <o:OLEObject Type="Embed" ProgID="Equation.DSMT4" ShapeID="_x0000_i1442" DrawAspect="Content" ObjectID="_1685728572" r:id="rId82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20" w:dyaOrig="680" w14:anchorId="77FA66E6">
          <v:shape id="_x0000_i1443" type="#_x0000_t75" style="width:105.95pt;height:33.95pt" o:ole="">
            <v:imagedata r:id="rId825" o:title=""/>
          </v:shape>
          <o:OLEObject Type="Embed" ProgID="Equation.DSMT4" ShapeID="_x0000_i1443" DrawAspect="Content" ObjectID="_1685728573" r:id="rId82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9B8790D" w14:textId="335546A8" w:rsidR="00DC5BE1" w:rsidRPr="007303C3" w:rsidRDefault="00892566" w:rsidP="007303C3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08D857" w14:textId="797BB7DA" w:rsidR="00DC5BE1" w:rsidRPr="007303C3" w:rsidRDefault="007F5E58" w:rsidP="007303C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5C4A7E7D">
          <v:shape id="_x0000_i1444" type="#_x0000_t75" style="width:59.75pt;height:14.25pt" o:ole="">
            <v:imagedata r:id="rId817" o:title=""/>
          </v:shape>
          <o:OLEObject Type="Embed" ProgID="Equation.DSMT4" ShapeID="_x0000_i1444" DrawAspect="Content" ObjectID="_1685728574" r:id="rId827"/>
        </w:objec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320" w:dyaOrig="279" w14:anchorId="30E361D8">
          <v:shape id="_x0000_i1445" type="#_x0000_t75" style="width:65.9pt;height:14.25pt" o:ole="">
            <v:imagedata r:id="rId828" o:title=""/>
          </v:shape>
          <o:OLEObject Type="Embed" ProgID="Equation.DSMT4" ShapeID="_x0000_i1445" DrawAspect="Content" ObjectID="_1685728575" r:id="rId829"/>
        </w:object>
      </w:r>
      <w:r w:rsidR="00DC5BE1"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2200" w:dyaOrig="620" w14:anchorId="1E2D6C8B">
          <v:shape id="_x0000_i1446" type="#_x0000_t75" style="width:110.05pt;height:30.55pt" o:ole="">
            <v:imagedata r:id="rId830" o:title=""/>
          </v:shape>
          <o:OLEObject Type="Embed" ProgID="Equation.DSMT4" ShapeID="_x0000_i1446" DrawAspect="Content" ObjectID="_1685728576" r:id="rId831"/>
        </w:object>
      </w:r>
      <w:r w:rsidR="00DC5BE1" w:rsidRPr="007303C3">
        <w:rPr>
          <w:rFonts w:ascii="Chu Van An" w:hAnsi="Chu Van An" w:cs="Chu Van An"/>
          <w:sz w:val="24"/>
          <w:szCs w:val="24"/>
        </w:rPr>
        <w:t>.</w:t>
      </w:r>
    </w:p>
    <w:p w14:paraId="2F605BBF" w14:textId="77777777" w:rsidR="00DC5BE1" w:rsidRPr="007303C3" w:rsidRDefault="00DC5BE1" w:rsidP="0005310E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303" w:dyaOrig="276" w14:anchorId="4FA9D880">
          <v:shape id="_x0000_i1447" type="#_x0000_t75" style="width:65.2pt;height:13.6pt" o:ole="">
            <v:imagedata r:id="rId832" o:title=""/>
          </v:shape>
          <o:OLEObject Type="Embed" ProgID="Equation.DSMT4" ShapeID="_x0000_i1447" DrawAspect="Content" ObjectID="_1685728577" r:id="rId833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là:</w:t>
      </w:r>
    </w:p>
    <w:p w14:paraId="1EAC7592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41E395B2">
          <v:shape id="_x0000_i1448" type="#_x0000_t75" style="width:55.7pt;height:30.55pt" o:ole="">
            <v:imagedata r:id="rId834" o:title=""/>
          </v:shape>
          <o:OLEObject Type="Embed" ProgID="Equation.DSMT4" ShapeID="_x0000_i1448" DrawAspect="Content" ObjectID="_1685728578" r:id="rId83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52F2966B">
          <v:shape id="_x0000_i1449" type="#_x0000_t75" style="width:55.7pt;height:30.55pt" o:ole="">
            <v:imagedata r:id="rId836" o:title=""/>
          </v:shape>
          <o:OLEObject Type="Embed" ProgID="Equation.DSMT4" ShapeID="_x0000_i1449" DrawAspect="Content" ObjectID="_1685728579" r:id="rId83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3F816F06">
          <v:shape id="_x0000_i1450" type="#_x0000_t75" style="width:59.75pt;height:30.55pt" o:ole="">
            <v:imagedata r:id="rId838" o:title=""/>
          </v:shape>
          <o:OLEObject Type="Embed" ProgID="Equation.DSMT4" ShapeID="_x0000_i1450" DrawAspect="Content" ObjectID="_1685728580" r:id="rId83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638CFF16">
          <v:shape id="_x0000_i1451" type="#_x0000_t75" style="width:59.75pt;height:30.55pt" o:ole="">
            <v:imagedata r:id="rId840" o:title=""/>
          </v:shape>
          <o:OLEObject Type="Embed" ProgID="Equation.DSMT4" ShapeID="_x0000_i1451" DrawAspect="Content" ObjectID="_1685728581" r:id="rId84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9272AF1" w14:textId="1822D098" w:rsidR="00DC5BE1" w:rsidRPr="007303C3" w:rsidRDefault="00892566" w:rsidP="007303C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2BD7ECA" w14:textId="1A4926A0" w:rsidR="00BB0466" w:rsidRPr="007303C3" w:rsidRDefault="007F5E58" w:rsidP="007303C3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2557" w:dyaOrig="276" w14:anchorId="3322DAE4">
          <v:shape id="_x0000_i1452" type="#_x0000_t75" style="width:127.7pt;height:13.6pt" o:ole="">
            <v:imagedata r:id="rId842" o:title=""/>
          </v:shape>
          <o:OLEObject Type="Embed" ProgID="Equation.DSMT4" ShapeID="_x0000_i1452" DrawAspect="Content" ObjectID="_1685728582" r:id="rId843"/>
        </w:objec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3040" w:dyaOrig="622" w14:anchorId="5B3425E2">
          <v:shape id="_x0000_i1453" type="#_x0000_t75" style="width:152.15pt;height:30.55pt" o:ole="">
            <v:imagedata r:id="rId844" o:title=""/>
          </v:shape>
          <o:OLEObject Type="Embed" ProgID="Equation.DSMT4" ShapeID="_x0000_i1453" DrawAspect="Content" ObjectID="_1685728583" r:id="rId845"/>
        </w:object>
      </w:r>
      <w:r w:rsidR="00DC5BE1" w:rsidRPr="007303C3">
        <w:rPr>
          <w:rFonts w:ascii="Chu Van An" w:hAnsi="Chu Van An" w:cs="Chu Van An"/>
          <w:sz w:val="24"/>
          <w:szCs w:val="24"/>
        </w:rPr>
        <w:t>.</w:t>
      </w:r>
    </w:p>
    <w:p w14:paraId="4EA755A3" w14:textId="60EA975C" w:rsidR="00DC5BE1" w:rsidRPr="007303C3" w:rsidRDefault="00DC5BE1" w:rsidP="007303C3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ab/>
      </w:r>
    </w:p>
    <w:p w14:paraId="048D3240" w14:textId="77777777" w:rsidR="00DC5BE1" w:rsidRPr="007303C3" w:rsidRDefault="00DC5BE1" w:rsidP="0005310E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215" w:dyaOrig="255" w14:anchorId="7A9E2CC2">
          <v:shape id="_x0000_i1454" type="#_x0000_t75" style="width:60.45pt;height:12.25pt" o:ole="">
            <v:imagedata r:id="rId846" o:title=""/>
          </v:shape>
          <o:OLEObject Type="Embed" ProgID="Equation.DSMT4" ShapeID="_x0000_i1454" DrawAspect="Content" ObjectID="_1685728584" r:id="rId84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37CD612C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920" w:dyaOrig="630" w14:anchorId="212810A1">
          <v:shape id="_x0000_i1455" type="#_x0000_t75" style="width:95.75pt;height:31.25pt" o:ole="">
            <v:imagedata r:id="rId848" o:title=""/>
          </v:shape>
          <o:OLEObject Type="Embed" ProgID="Equation.DSMT4" ShapeID="_x0000_i1455" DrawAspect="Content" ObjectID="_1685728585" r:id="rId84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60" w:dyaOrig="630" w14:anchorId="1912B799">
          <v:shape id="_x0000_i1456" type="#_x0000_t75" style="width:108pt;height:31.25pt" o:ole="">
            <v:imagedata r:id="rId850" o:title=""/>
          </v:shape>
          <o:OLEObject Type="Embed" ProgID="Equation.DSMT4" ShapeID="_x0000_i1456" DrawAspect="Content" ObjectID="_1685728586" r:id="rId85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D1596FF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795" w:dyaOrig="630" w14:anchorId="7E1A2A84">
          <v:shape id="_x0000_i1457" type="#_x0000_t75" style="width:40.1pt;height:31.25pt" o:ole="">
            <v:imagedata r:id="rId852" o:title=""/>
          </v:shape>
          <o:OLEObject Type="Embed" ProgID="Equation.DSMT4" ShapeID="_x0000_i1457" DrawAspect="Content" ObjectID="_1685728587" r:id="rId85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60" w:dyaOrig="630" w14:anchorId="4CDE0429">
          <v:shape id="_x0000_i1458" type="#_x0000_t75" style="width:93.05pt;height:31.25pt" o:ole="">
            <v:imagedata r:id="rId854" o:title=""/>
          </v:shape>
          <o:OLEObject Type="Embed" ProgID="Equation.DSMT4" ShapeID="_x0000_i1458" DrawAspect="Content" ObjectID="_1685728588" r:id="rId85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204E8F74" w14:textId="13343305" w:rsidR="00DC5BE1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00E20E51" w14:textId="035B887E" w:rsidR="00DC5BE1" w:rsidRPr="007303C3" w:rsidRDefault="007F5E58" w:rsidP="007303C3">
      <w:pPr>
        <w:spacing w:line="240" w:lineRule="auto"/>
        <w:ind w:left="992" w:hanging="28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8"/>
          <w:sz w:val="24"/>
          <w:szCs w:val="24"/>
        </w:rPr>
        <w:object w:dxaOrig="6612" w:dyaOrig="675" w14:anchorId="7C527C9F">
          <v:shape id="_x0000_i1459" type="#_x0000_t75" style="width:330.8pt;height:33.95pt" o:ole="">
            <v:imagedata r:id="rId856" o:title=""/>
          </v:shape>
          <o:OLEObject Type="Embed" ProgID="Equation.DSMT4" ShapeID="_x0000_i1459" DrawAspect="Content" ObjectID="_1685728589" r:id="rId857"/>
        </w:object>
      </w:r>
      <w:r w:rsidR="00DC5BE1" w:rsidRPr="007303C3">
        <w:rPr>
          <w:rFonts w:ascii="Chu Van An" w:hAnsi="Chu Van An" w:cs="Chu Van An"/>
          <w:sz w:val="24"/>
          <w:szCs w:val="24"/>
        </w:rPr>
        <w:t>(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0383D6E7">
          <v:shape id="_x0000_i1460" type="#_x0000_t75" style="width:29.9pt;height:14.25pt" o:ole="">
            <v:imagedata r:id="rId858" o:title=""/>
          </v:shape>
          <o:OLEObject Type="Embed" ProgID="Equation.DSMT4" ShapeID="_x0000_i1460" DrawAspect="Content" ObjectID="_1685728590" r:id="rId859"/>
        </w:object>
      </w:r>
      <w:r w:rsidR="00DC5BE1" w:rsidRPr="007303C3">
        <w:rPr>
          <w:rFonts w:ascii="Chu Van An" w:hAnsi="Chu Van An" w:cs="Chu Van An"/>
          <w:sz w:val="24"/>
          <w:szCs w:val="24"/>
        </w:rPr>
        <w:t>).</w:t>
      </w:r>
    </w:p>
    <w:p w14:paraId="7B4BDD3D" w14:textId="77777777" w:rsidR="00DC5BE1" w:rsidRPr="007303C3" w:rsidRDefault="00DC5BE1" w:rsidP="0005310E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65" w:dyaOrig="675" w14:anchorId="73D80833">
          <v:shape id="_x0000_i1461" type="#_x0000_t75" style="width:113.45pt;height:33.95pt" o:ole="">
            <v:imagedata r:id="rId860" o:title=""/>
          </v:shape>
          <o:OLEObject Type="Embed" ProgID="Equation.DSMT4" ShapeID="_x0000_i1461" DrawAspect="Content" ObjectID="_1685728591" r:id="rId861"/>
        </w:object>
      </w:r>
      <w:r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41BF73C7">
          <v:shape id="_x0000_i1462" type="#_x0000_t75" style="width:36.7pt;height:21.05pt" o:ole="">
            <v:imagedata r:id="rId862" o:title=""/>
          </v:shape>
          <o:OLEObject Type="Embed" ProgID="Equation.DSMT4" ShapeID="_x0000_i1462" DrawAspect="Content" ObjectID="_1685728592" r:id="rId863"/>
        </w:object>
      </w:r>
      <w:r w:rsidRPr="007303C3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2873669F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68C97ED2">
          <v:shape id="_x0000_i1463" type="#_x0000_t75" style="width:8.85pt;height:13.6pt" o:ole="">
            <v:imagedata r:id="rId864" o:title=""/>
          </v:shape>
          <o:OLEObject Type="Embed" ProgID="Equation.DSMT4" ShapeID="_x0000_i1463" DrawAspect="Content" ObjectID="_1685728593" r:id="rId865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15131CDA">
          <v:shape id="_x0000_i1464" type="#_x0000_t75" style="width:8.85pt;height:13.6pt" o:ole="">
            <v:imagedata r:id="rId866" o:title=""/>
          </v:shape>
          <o:OLEObject Type="Embed" ProgID="Equation.DSMT4" ShapeID="_x0000_i1464" DrawAspect="Content" ObjectID="_1685728594" r:id="rId867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80" w:dyaOrig="240" w14:anchorId="19469384">
          <v:shape id="_x0000_i1465" type="#_x0000_t75" style="width:8.85pt;height:12.25pt" o:ole="">
            <v:imagedata r:id="rId868" o:title=""/>
          </v:shape>
          <o:OLEObject Type="Embed" ProgID="Equation.DSMT4" ShapeID="_x0000_i1465" DrawAspect="Content" ObjectID="_1685728595" r:id="rId869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4395EAE5">
          <v:shape id="_x0000_i1466" type="#_x0000_t75" style="width:8.85pt;height:13.6pt" o:ole="">
            <v:imagedata r:id="rId870" o:title=""/>
          </v:shape>
          <o:OLEObject Type="Embed" ProgID="Equation.DSMT4" ShapeID="_x0000_i1466" DrawAspect="Content" ObjectID="_1685728596" r:id="rId871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34B1B5" w14:textId="183FC5F7" w:rsidR="00DC5BE1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69265AF" w14:textId="698FFE5F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b/>
          <w:position w:val="-28"/>
          <w:sz w:val="24"/>
          <w:szCs w:val="24"/>
        </w:rPr>
        <w:object w:dxaOrig="6645" w:dyaOrig="675" w14:anchorId="69613904">
          <v:shape id="_x0000_i1467" type="#_x0000_t75" style="width:332.85pt;height:33.95pt" o:ole="">
            <v:imagedata r:id="rId872" o:title=""/>
          </v:shape>
          <o:OLEObject Type="Embed" ProgID="Equation.DSMT4" ShapeID="_x0000_i1467" DrawAspect="Content" ObjectID="_1685728597" r:id="rId873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53F15E" w14:textId="541E6FFB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b/>
          <w:position w:val="-6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6448" w:dyaOrig="630" w14:anchorId="51D548E3">
          <v:shape id="_x0000_i1468" type="#_x0000_t75" style="width:322.65pt;height:31.25pt" o:ole="">
            <v:imagedata r:id="rId874" o:title=""/>
          </v:shape>
          <o:OLEObject Type="Embed" ProgID="Equation.DSMT4" ShapeID="_x0000_i1468" DrawAspect="Content" ObjectID="_1685728598" r:id="rId875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5F9AA8" w14:textId="2EBAD87C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Vậy phương trình có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7E59FEA8">
          <v:shape id="_x0000_i1469" type="#_x0000_t75" style="width:8.85pt;height:13.6pt" o:ole="">
            <v:imagedata r:id="rId876" o:title=""/>
          </v:shape>
          <o:OLEObject Type="Embed" ProgID="Equation.DSMT4" ShapeID="_x0000_i1469" DrawAspect="Content" ObjectID="_1685728599" r:id="rId877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 nghiệm</w:t>
      </w:r>
      <w:r w:rsidR="00DC5BE1"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="00DC5BE1"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5D8B7D33">
          <v:shape id="_x0000_i1470" type="#_x0000_t75" style="width:36.7pt;height:21.05pt" o:ole="">
            <v:imagedata r:id="rId862" o:title=""/>
          </v:shape>
          <o:OLEObject Type="Embed" ProgID="Equation.DSMT4" ShapeID="_x0000_i1470" DrawAspect="Content" ObjectID="_1685728600" r:id="rId878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72BD145E" w14:textId="77777777" w:rsidR="00DC5BE1" w:rsidRPr="007303C3" w:rsidRDefault="00DC5BE1" w:rsidP="0005310E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sz w:val="24"/>
          <w:szCs w:val="24"/>
          <w:lang w:val="fr-FR"/>
        </w:rPr>
        <w:t xml:space="preserve">Tất cả các nghiệm của phương trình </w:t>
      </w:r>
      <w:r w:rsidRPr="007303C3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1233" w:dyaOrig="263" w14:anchorId="4B4EE545">
          <v:shape id="_x0000_i1471" type="#_x0000_t75" style="width:60.45pt;height:13.6pt;mso-width-percent:0;mso-height-percent:0;mso-width-percent:0;mso-height-percent:0" o:ole="">
            <v:imagedata r:id="rId879" o:title=""/>
          </v:shape>
          <o:OLEObject Type="Embed" ProgID="Equation.DSMT4" ShapeID="_x0000_i1471" DrawAspect="Content" ObjectID="_1685728601" r:id="rId880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5AC34538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42" w:dyaOrig="623" w14:anchorId="2CBE5671">
          <v:shape id="_x0000_i1472" type="#_x0000_t75" style="width:91.7pt;height:31.25pt;mso-width-percent:0;mso-height-percent:0;mso-width-percent:0;mso-height-percent:0" o:ole="">
            <v:imagedata r:id="rId881" o:title=""/>
          </v:shape>
          <o:OLEObject Type="Embed" ProgID="Equation.DSMT4" ShapeID="_x0000_i1472" DrawAspect="Content" ObjectID="_1685728602" r:id="rId88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910" w:dyaOrig="623" w14:anchorId="1D0706BE">
          <v:shape id="_x0000_i1473" type="#_x0000_t75" style="width:95.1pt;height:31.25pt;mso-width-percent:0;mso-height-percent:0;mso-width-percent:0;mso-height-percent:0" o:ole="">
            <v:imagedata r:id="rId883" o:title=""/>
          </v:shape>
          <o:OLEObject Type="Embed" ProgID="Equation.DSMT4" ShapeID="_x0000_i1473" DrawAspect="Content" ObjectID="_1685728603" r:id="rId884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4364EA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15" w:dyaOrig="623" w14:anchorId="319A6AC3">
          <v:shape id="_x0000_i1474" type="#_x0000_t75" style="width:91pt;height:31.25pt;mso-width-percent:0;mso-height-percent:0;mso-width-percent:0;mso-height-percent:0" o:ole="">
            <v:imagedata r:id="rId885" o:title=""/>
          </v:shape>
          <o:OLEObject Type="Embed" ProgID="Equation.DSMT4" ShapeID="_x0000_i1474" DrawAspect="Content" ObjectID="_1685728604" r:id="rId886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84" w:dyaOrig="623" w14:anchorId="0BFE761D">
          <v:shape id="_x0000_i1475" type="#_x0000_t75" style="width:94.4pt;height:31.25pt;mso-width-percent:0;mso-height-percent:0;mso-width-percent:0;mso-height-percent:0" o:ole="">
            <v:imagedata r:id="rId887" o:title=""/>
          </v:shape>
          <o:OLEObject Type="Embed" ProgID="Equation.DSMT4" ShapeID="_x0000_i1475" DrawAspect="Content" ObjectID="_1685728605" r:id="rId888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832A3F" w14:textId="77D67F27" w:rsidR="00DC5BE1" w:rsidRPr="007303C3" w:rsidRDefault="00892566" w:rsidP="007303C3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6F86012" w14:textId="510FE0E4" w:rsidR="00DC5BE1" w:rsidRPr="007303C3" w:rsidRDefault="007F5E58" w:rsidP="007303C3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fr-FR"/>
        </w:rPr>
        <w:t xml:space="preserve">Điều kiện </w:t>
      </w:r>
      <w:r w:rsidR="00DC5BE1" w:rsidRPr="007303C3">
        <w:rPr>
          <w:rFonts w:ascii="Chu Van An" w:hAnsi="Chu Van An" w:cs="Chu Van An"/>
          <w:noProof/>
          <w:position w:val="-30"/>
          <w:sz w:val="24"/>
          <w:szCs w:val="24"/>
          <w:lang w:val="fr-FR"/>
        </w:rPr>
        <w:object w:dxaOrig="4180" w:dyaOrig="720" w14:anchorId="3C05DDA6">
          <v:shape id="_x0000_i1476" type="#_x0000_t75" style="width:209.2pt;height:36pt;mso-width-percent:0;mso-height-percent:0;mso-width-percent:0;mso-height-percent:0" o:ole="">
            <v:imagedata r:id="rId889" o:title=""/>
          </v:shape>
          <o:OLEObject Type="Embed" ProgID="Equation.DSMT4" ShapeID="_x0000_i1476" DrawAspect="Content" ObjectID="_1685728606" r:id="rId890"/>
        </w:object>
      </w:r>
    </w:p>
    <w:p w14:paraId="718A5A51" w14:textId="69336E7B" w:rsidR="00DC5BE1" w:rsidRPr="007303C3" w:rsidRDefault="007F5E58" w:rsidP="007303C3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3434" w:dyaOrig="678" w14:anchorId="4814FC1A">
          <v:shape id="_x0000_i1477" type="#_x0000_t75" style="width:171.85pt;height:33.95pt;mso-width-percent:0;mso-height-percent:0;mso-width-percent:0;mso-height-percent:0" o:ole="">
            <v:imagedata r:id="rId891" o:title=""/>
          </v:shape>
          <o:OLEObject Type="Embed" ProgID="Equation.DSMT4" ShapeID="_x0000_i1477" DrawAspect="Content" ObjectID="_1685728607" r:id="rId892"/>
        </w:object>
      </w:r>
      <w:r w:rsidR="00DC5BE1"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4168" w:dyaOrig="623" w14:anchorId="68184045">
          <v:shape id="_x0000_i1478" type="#_x0000_t75" style="width:208.55pt;height:31.25pt;mso-width-percent:0;mso-height-percent:0;mso-width-percent:0;mso-height-percent:0" o:ole="">
            <v:imagedata r:id="rId893" o:title=""/>
          </v:shape>
          <o:OLEObject Type="Embed" ProgID="Equation.DSMT4" ShapeID="_x0000_i1478" DrawAspect="Content" ObjectID="_1685728608" r:id="rId894"/>
        </w:object>
      </w:r>
      <w:r w:rsidR="00DC5BE1" w:rsidRPr="007303C3">
        <w:rPr>
          <w:rFonts w:ascii="Chu Van An" w:hAnsi="Chu Van An" w:cs="Chu Van An"/>
          <w:sz w:val="24"/>
          <w:szCs w:val="24"/>
          <w:lang w:val="fr-FR"/>
        </w:rPr>
        <w:t>thỏa mãn điều kiện.</w:t>
      </w:r>
    </w:p>
    <w:p w14:paraId="1A3F52F6" w14:textId="690AE997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B1733D" w:rsidRPr="00DC32EB" w14:paraId="7A4C343F" w14:textId="77777777" w:rsidTr="00B1733D">
        <w:tc>
          <w:tcPr>
            <w:tcW w:w="7626" w:type="dxa"/>
            <w:shd w:val="clear" w:color="auto" w:fill="FFFFFB"/>
          </w:tcPr>
          <w:p w14:paraId="7A17450A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75" w:dyaOrig="255" w14:anchorId="1F5A00AD">
                <v:shape id="_x0000_i1479" type="#_x0000_t75" style="width:63.85pt;height:12.9pt" o:ole="">
                  <v:imagedata r:id="rId895" o:title=""/>
                </v:shape>
                <o:OLEObject Type="Embed" ProgID="Equation.DSMT4" ShapeID="_x0000_i1479" DrawAspect="Content" ObjectID="_1685728609" r:id="rId89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5AD8AAF6">
                <v:shape id="_x0000_i1480" type="#_x0000_t75" style="width:12.25pt;height:11.55pt" o:ole="">
                  <v:imagedata r:id="rId897" o:title=""/>
                </v:shape>
                <o:OLEObject Type="Embed" ProgID="Equation.DSMT4" ShapeID="_x0000_i1480" DrawAspect="Content" ObjectID="_1685728610" r:id="rId89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thuộc </w:t>
            </w:r>
            <w:r w:rsidRPr="00D0727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255" w14:anchorId="45238F76">
                <v:shape id="_x0000_i1481" type="#_x0000_t75" style="width:12.9pt;height:12.9pt" o:ole="">
                  <v:imagedata r:id="rId899" o:title=""/>
                </v:shape>
                <o:OLEObject Type="Embed" ProgID="Equation.DSMT4" ShapeID="_x0000_i1481" DrawAspect="Content" ObjectID="_1685728611" r:id="rId90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có nghiệm là</w:t>
            </w:r>
          </w:p>
          <w:p w14:paraId="69C08359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995" w:dyaOrig="405" w14:anchorId="00437185">
                <v:shape id="_x0000_i1482" type="#_x0000_t75" style="width:99.85pt;height:20.4pt" o:ole="">
                  <v:imagedata r:id="rId901" o:title=""/>
                </v:shape>
                <o:OLEObject Type="Embed" ProgID="Equation.DSMT4" ShapeID="_x0000_i1482" DrawAspect="Content" ObjectID="_1685728612" r:id="rId902"/>
              </w:object>
            </w:r>
            <w:r w:rsidRPr="00D0727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97BCAC5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3555" w:dyaOrig="405" w14:anchorId="3666B204">
                <v:shape id="_x0000_i1483" type="#_x0000_t75" style="width:177.95pt;height:20.4pt" o:ole="">
                  <v:imagedata r:id="rId903" o:title=""/>
                </v:shape>
                <o:OLEObject Type="Embed" ProgID="Equation.DSMT4" ShapeID="_x0000_i1483" DrawAspect="Content" ObjectID="_1685728613" r:id="rId90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1EAE73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60" w:dyaOrig="405" w14:anchorId="1CC80DDC">
                <v:shape id="_x0000_i1484" type="#_x0000_t75" style="width:93.05pt;height:20.4pt" o:ole="">
                  <v:imagedata r:id="rId905" o:title=""/>
                </v:shape>
                <o:OLEObject Type="Embed" ProgID="Equation.DSMT4" ShapeID="_x0000_i1484" DrawAspect="Content" ObjectID="_1685728614" r:id="rId906"/>
              </w:object>
            </w:r>
            <w:r w:rsidRPr="00D0727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D17452C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3315" w:dyaOrig="405" w14:anchorId="41C880F2">
                <v:shape id="_x0000_i1485" type="#_x0000_t75" style="width:165.75pt;height:20.4pt" o:ole="">
                  <v:imagedata r:id="rId907" o:title=""/>
                </v:shape>
                <o:OLEObject Type="Embed" ProgID="Equation.DSMT4" ShapeID="_x0000_i1485" DrawAspect="Content" ObjectID="_1685728615" r:id="rId90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0C58931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52CFF56" w14:textId="77777777" w:rsidR="00B1733D" w:rsidRPr="00103A24" w:rsidRDefault="00B1733D" w:rsidP="0045601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1733D" w:rsidRPr="00DC32EB" w14:paraId="16783750" w14:textId="77777777" w:rsidTr="00B1733D">
        <w:trPr>
          <w:trHeight w:val="399"/>
        </w:trPr>
        <w:tc>
          <w:tcPr>
            <w:tcW w:w="7626" w:type="dxa"/>
            <w:shd w:val="clear" w:color="auto" w:fill="FFFFFB"/>
          </w:tcPr>
          <w:p w14:paraId="587D42F5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80" w:dyaOrig="279" w14:anchorId="44079D74">
                <v:shape id="_x0000_i1486" type="#_x0000_t75" style="width:59.1pt;height:14.25pt" o:ole="">
                  <v:imagedata r:id="rId817" o:title=""/>
                </v:shape>
                <o:OLEObject Type="Embed" ProgID="Equation.DSMT4" ShapeID="_x0000_i1486" DrawAspect="Content" ObjectID="_1685728616" r:id="rId90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87E8466" w14:textId="77777777" w:rsidR="00B1733D" w:rsidRPr="00D07277" w:rsidRDefault="00B1733D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99" w:dyaOrig="680" w14:anchorId="7330474D">
                <v:shape id="_x0000_i1487" type="#_x0000_t75" style="width:114.8pt;height:33.95pt" o:ole="">
                  <v:imagedata r:id="rId819" o:title=""/>
                </v:shape>
                <o:OLEObject Type="Embed" ProgID="Equation.DSMT4" ShapeID="_x0000_i1487" DrawAspect="Content" ObjectID="_1685728617" r:id="rId91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00" w:dyaOrig="680" w14:anchorId="1E2C3ED9">
                <v:shape id="_x0000_i1488" type="#_x0000_t75" style="width:99.85pt;height:33.95pt" o:ole="">
                  <v:imagedata r:id="rId821" o:title=""/>
                </v:shape>
                <o:OLEObject Type="Embed" ProgID="Equation.DSMT4" ShapeID="_x0000_i1488" DrawAspect="Content" ObjectID="_1685728618" r:id="rId91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AA1D44" w14:textId="77777777" w:rsidR="00B1733D" w:rsidRPr="00D07277" w:rsidRDefault="00B1733D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2273D7A3">
                <v:shape id="_x0000_i1489" type="#_x0000_t75" style="width:108pt;height:33.95pt" o:ole="">
                  <v:imagedata r:id="rId823" o:title=""/>
                </v:shape>
                <o:OLEObject Type="Embed" ProgID="Equation.DSMT4" ShapeID="_x0000_i1489" DrawAspect="Content" ObjectID="_1685728619" r:id="rId91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20" w:dyaOrig="680" w14:anchorId="512442A8">
                <v:shape id="_x0000_i1490" type="#_x0000_t75" style="width:105.95pt;height:33.95pt" o:ole="">
                  <v:imagedata r:id="rId825" o:title=""/>
                </v:shape>
                <o:OLEObject Type="Embed" ProgID="Equation.DSMT4" ShapeID="_x0000_i1490" DrawAspect="Content" ObjectID="_1685728620" r:id="rId913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3175E0" w14:textId="77777777" w:rsidR="00B1733D" w:rsidRPr="00206EE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183C061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DC32EB" w14:paraId="38735B97" w14:textId="77777777" w:rsidTr="00B1733D">
        <w:tc>
          <w:tcPr>
            <w:tcW w:w="7626" w:type="dxa"/>
            <w:shd w:val="clear" w:color="auto" w:fill="FFFFFB"/>
          </w:tcPr>
          <w:p w14:paraId="1CEEB07C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3" w:dyaOrig="276" w14:anchorId="771E1AF1">
                <v:shape id="_x0000_i1491" type="#_x0000_t75" style="width:65.2pt;height:13.6pt" o:ole="">
                  <v:imagedata r:id="rId832" o:title=""/>
                </v:shape>
                <o:OLEObject Type="Embed" ProgID="Equation.DSMT4" ShapeID="_x0000_i1491" DrawAspect="Content" ObjectID="_1685728621" r:id="rId91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BF55646" w14:textId="77777777" w:rsidR="00B1733D" w:rsidRPr="00D07277" w:rsidRDefault="00B1733D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7" w:dyaOrig="622" w14:anchorId="58FC8FAD">
                <v:shape id="_x0000_i1492" type="#_x0000_t75" style="width:55.7pt;height:30.55pt" o:ole="">
                  <v:imagedata r:id="rId834" o:title=""/>
                </v:shape>
                <o:OLEObject Type="Embed" ProgID="Equation.DSMT4" ShapeID="_x0000_i1492" DrawAspect="Content" ObjectID="_1685728622" r:id="rId915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7" w:dyaOrig="622" w14:anchorId="6C20D110">
                <v:shape id="_x0000_i1493" type="#_x0000_t75" style="width:55.7pt;height:30.55pt" o:ole="">
                  <v:imagedata r:id="rId836" o:title=""/>
                </v:shape>
                <o:OLEObject Type="Embed" ProgID="Equation.DSMT4" ShapeID="_x0000_i1493" DrawAspect="Content" ObjectID="_1685728623" r:id="rId91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FB6B02" w14:textId="77777777" w:rsidR="00B1733D" w:rsidRPr="00D07277" w:rsidRDefault="00B1733D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98" w:dyaOrig="622" w14:anchorId="42013E43">
                <v:shape id="_x0000_i1494" type="#_x0000_t75" style="width:59.75pt;height:30.55pt" o:ole="">
                  <v:imagedata r:id="rId838" o:title=""/>
                </v:shape>
                <o:OLEObject Type="Embed" ProgID="Equation.DSMT4" ShapeID="_x0000_i1494" DrawAspect="Content" ObjectID="_1685728624" r:id="rId917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98" w:dyaOrig="622" w14:anchorId="44BE5619">
                <v:shape id="_x0000_i1495" type="#_x0000_t75" style="width:59.75pt;height:30.55pt" o:ole="">
                  <v:imagedata r:id="rId840" o:title=""/>
                </v:shape>
                <o:OLEObject Type="Embed" ProgID="Equation.DSMT4" ShapeID="_x0000_i1495" DrawAspect="Content" ObjectID="_1685728625" r:id="rId91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4512AE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1EA66B8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1733D" w:rsidRPr="00DC32EB" w14:paraId="2D0FB33D" w14:textId="77777777" w:rsidTr="00B1733D">
        <w:tc>
          <w:tcPr>
            <w:tcW w:w="7626" w:type="dxa"/>
            <w:shd w:val="clear" w:color="auto" w:fill="FFFFFB"/>
          </w:tcPr>
          <w:p w14:paraId="3C8D72EB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15" w:dyaOrig="255" w14:anchorId="54F9DB0B">
                <v:shape id="_x0000_i1496" type="#_x0000_t75" style="width:60.45pt;height:12.9pt" o:ole="">
                  <v:imagedata r:id="rId846" o:title=""/>
                </v:shape>
                <o:OLEObject Type="Embed" ProgID="Equation.DSMT4" ShapeID="_x0000_i1496" DrawAspect="Content" ObjectID="_1685728626" r:id="rId91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97E6AA7" w14:textId="77777777" w:rsidR="00B1733D" w:rsidRPr="00D07277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920" w:dyaOrig="630" w14:anchorId="1055064C">
                <v:shape id="_x0000_i1497" type="#_x0000_t75" style="width:95.75pt;height:31.25pt" o:ole="">
                  <v:imagedata r:id="rId848" o:title=""/>
                </v:shape>
                <o:OLEObject Type="Embed" ProgID="Equation.DSMT4" ShapeID="_x0000_i1497" DrawAspect="Content" ObjectID="_1685728627" r:id="rId92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60" w:dyaOrig="630" w14:anchorId="28DF4829">
                <v:shape id="_x0000_i1498" type="#_x0000_t75" style="width:108pt;height:31.25pt" o:ole="">
                  <v:imagedata r:id="rId850" o:title=""/>
                </v:shape>
                <o:OLEObject Type="Embed" ProgID="Equation.DSMT4" ShapeID="_x0000_i1498" DrawAspect="Content" ObjectID="_1685728628" r:id="rId92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CE54DF" w14:textId="77777777" w:rsidR="00B1733D" w:rsidRPr="00D07277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30" w14:anchorId="18E0095D">
                <v:shape id="_x0000_i1499" type="#_x0000_t75" style="width:40.1pt;height:31.25pt" o:ole="">
                  <v:imagedata r:id="rId852" o:title=""/>
                </v:shape>
                <o:OLEObject Type="Embed" ProgID="Equation.DSMT4" ShapeID="_x0000_i1499" DrawAspect="Content" ObjectID="_1685728629" r:id="rId92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860" w:dyaOrig="630" w14:anchorId="65D3FEAA">
                <v:shape id="_x0000_i1500" type="#_x0000_t75" style="width:93.05pt;height:31.25pt" o:ole="">
                  <v:imagedata r:id="rId854" o:title=""/>
                </v:shape>
                <o:OLEObject Type="Embed" ProgID="Equation.DSMT4" ShapeID="_x0000_i1500" DrawAspect="Content" ObjectID="_1685728630" r:id="rId923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9ABE71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28896D7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DC32EB" w14:paraId="7F1B0920" w14:textId="77777777" w:rsidTr="00B1733D">
        <w:tc>
          <w:tcPr>
            <w:tcW w:w="7626" w:type="dxa"/>
            <w:shd w:val="clear" w:color="auto" w:fill="FFFFFB"/>
          </w:tcPr>
          <w:p w14:paraId="4E5BEBAC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5: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265" w:dyaOrig="675" w14:anchorId="10DD9D59">
                <v:shape id="_x0000_i1501" type="#_x0000_t75" style="width:113.45pt;height:33.95pt" o:ole="">
                  <v:imagedata r:id="rId860" o:title=""/>
                </v:shape>
                <o:OLEObject Type="Embed" ProgID="Equation.DSMT4" ShapeID="_x0000_i1501" DrawAspect="Content" ObjectID="_1685728631" r:id="rId924"/>
              </w:object>
            </w:r>
            <w:r w:rsidRPr="00D07277">
              <w:rPr>
                <w:rFonts w:ascii="Chu Van An" w:hAnsi="Chu Van An" w:cs="Chu Van An"/>
                <w:b/>
                <w:position w:val="-6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khoảng </w:t>
            </w:r>
            <w:r w:rsidRPr="00D0727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35" w:dyaOrig="420" w14:anchorId="20EA0DCA">
                <v:shape id="_x0000_i1502" type="#_x0000_t75" style="width:36.7pt;height:21.05pt" o:ole="">
                  <v:imagedata r:id="rId862" o:title=""/>
                </v:shape>
                <o:OLEObject Type="Embed" ProgID="Equation.DSMT4" ShapeID="_x0000_i1502" DrawAspect="Content" ObjectID="_1685728632" r:id="rId925"/>
              </w:object>
            </w:r>
            <w:r w:rsidRPr="00D07277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376D0E63" w14:textId="77777777" w:rsidR="00B1733D" w:rsidRPr="00D07277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4E1FC989">
                <v:shape id="_x0000_i1503" type="#_x0000_t75" style="width:8.85pt;height:13.6pt" o:ole="">
                  <v:imagedata r:id="rId864" o:title=""/>
                </v:shape>
                <o:OLEObject Type="Embed" ProgID="Equation.DSMT4" ShapeID="_x0000_i1503" DrawAspect="Content" ObjectID="_1685728633" r:id="rId92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34836DBA">
                <v:shape id="_x0000_i1504" type="#_x0000_t75" style="width:8.85pt;height:13.6pt" o:ole="">
                  <v:imagedata r:id="rId866" o:title=""/>
                </v:shape>
                <o:OLEObject Type="Embed" ProgID="Equation.DSMT4" ShapeID="_x0000_i1504" DrawAspect="Content" ObjectID="_1685728634" r:id="rId927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80" w:dyaOrig="240" w14:anchorId="3115540F">
                <v:shape id="_x0000_i1505" type="#_x0000_t75" style="width:8.85pt;height:12.25pt" o:ole="">
                  <v:imagedata r:id="rId868" o:title=""/>
                </v:shape>
                <o:OLEObject Type="Embed" ProgID="Equation.DSMT4" ShapeID="_x0000_i1505" DrawAspect="Content" ObjectID="_1685728635" r:id="rId92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1A4694F9">
                <v:shape id="_x0000_i1506" type="#_x0000_t75" style="width:8.85pt;height:13.6pt" o:ole="">
                  <v:imagedata r:id="rId870" o:title=""/>
                </v:shape>
                <o:OLEObject Type="Embed" ProgID="Equation.DSMT4" ShapeID="_x0000_i1506" DrawAspect="Content" ObjectID="_1685728636" r:id="rId92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DCDAAD4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061F7012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DC32EB" w14:paraId="4A35F335" w14:textId="77777777" w:rsidTr="00B1733D">
        <w:tc>
          <w:tcPr>
            <w:tcW w:w="7626" w:type="dxa"/>
            <w:shd w:val="clear" w:color="auto" w:fill="FFFFFB"/>
          </w:tcPr>
          <w:p w14:paraId="4B39FF5E" w14:textId="77777777" w:rsidR="00B1733D" w:rsidRPr="00D07277" w:rsidRDefault="00B1733D" w:rsidP="00456018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6: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0" w:dyaOrig="279" w14:anchorId="20CDDFE9">
                <v:shape id="_x0000_i1507" type="#_x0000_t75" style="width:66.55pt;height:14.25pt" o:ole="">
                  <v:imagedata r:id="rId930" o:title=""/>
                </v:shape>
                <o:OLEObject Type="Embed" ProgID="Equation.DSMT4" ShapeID="_x0000_i1507" DrawAspect="Content" ObjectID="_1685728637" r:id="rId93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là</w:t>
            </w:r>
          </w:p>
          <w:p w14:paraId="0B06A4F9" w14:textId="77777777" w:rsidR="00B1733D" w:rsidRPr="00D07277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79" w14:anchorId="1513C41D">
                <v:shape id="_x0000_i1508" type="#_x0000_t75" style="width:36pt;height:14.25pt" o:ole="">
                  <v:imagedata r:id="rId932" o:title=""/>
                </v:shape>
                <o:OLEObject Type="Embed" ProgID="Equation.DSMT4" ShapeID="_x0000_i1508" DrawAspect="Content" ObjectID="_1685728638" r:id="rId933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40" w:dyaOrig="279" w14:anchorId="3257578A">
                <v:shape id="_x0000_i1509" type="#_x0000_t75" style="width:42.1pt;height:14.25pt" o:ole="">
                  <v:imagedata r:id="rId934" o:title=""/>
                </v:shape>
                <o:OLEObject Type="Embed" ProgID="Equation.DSMT4" ShapeID="_x0000_i1509" DrawAspect="Content" ObjectID="_1685728639" r:id="rId935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5BC61C27">
                <v:shape id="_x0000_i1510" type="#_x0000_t75" style="width:38.7pt;height:30.55pt" o:ole="">
                  <v:imagedata r:id="rId936" o:title=""/>
                </v:shape>
                <o:OLEObject Type="Embed" ProgID="Equation.DSMT4" ShapeID="_x0000_i1510" DrawAspect="Content" ObjectID="_1685728640" r:id="rId937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0" w:dyaOrig="620" w14:anchorId="5A32E7E5">
                <v:shape id="_x0000_i1511" type="#_x0000_t75" style="width:56.4pt;height:30.55pt" o:ole="">
                  <v:imagedata r:id="rId938" o:title=""/>
                </v:shape>
                <o:OLEObject Type="Embed" ProgID="Equation.DSMT4" ShapeID="_x0000_i1511" DrawAspect="Content" ObjectID="_1685728641" r:id="rId939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</w:p>
          <w:p w14:paraId="18F3A68C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6490447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DC32EB" w14:paraId="67924E12" w14:textId="77777777" w:rsidTr="00B1733D">
        <w:tc>
          <w:tcPr>
            <w:tcW w:w="7626" w:type="dxa"/>
            <w:shd w:val="clear" w:color="auto" w:fill="FFFFFB"/>
          </w:tcPr>
          <w:p w14:paraId="12C002D0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7: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Tất cả các nghiệm của phương trình </w:t>
            </w:r>
            <w:r w:rsidRPr="00D07277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  <w:lang w:val="fr-FR"/>
              </w:rPr>
              <w:object w:dxaOrig="1233" w:dyaOrig="263" w14:anchorId="6DF73353">
                <v:shape id="_x0000_i1512" type="#_x0000_t75" style="width:61.8pt;height:13.6pt;mso-width-percent:0;mso-height-percent:0;mso-width-percent:0;mso-height-percent:0" o:ole="">
                  <v:imagedata r:id="rId879" o:title=""/>
                </v:shape>
                <o:OLEObject Type="Embed" ProgID="Equation.DSMT4" ShapeID="_x0000_i1512" DrawAspect="Content" ObjectID="_1685728642" r:id="rId94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B388EC5" w14:textId="77777777" w:rsidR="00B1733D" w:rsidRPr="00D07277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42" w:dyaOrig="623" w14:anchorId="3F78F003">
                <v:shape id="_x0000_i1513" type="#_x0000_t75" style="width:92.4pt;height:31.25pt;mso-width-percent:0;mso-height-percent:0;mso-width-percent:0;mso-height-percent:0" o:ole="">
                  <v:imagedata r:id="rId881" o:title=""/>
                </v:shape>
                <o:OLEObject Type="Embed" ProgID="Equation.DSMT4" ShapeID="_x0000_i1513" DrawAspect="Content" ObjectID="_1685728643" r:id="rId94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910" w:dyaOrig="623" w14:anchorId="1D9C7C7B">
                <v:shape id="_x0000_i1514" type="#_x0000_t75" style="width:95.1pt;height:31.25pt;mso-width-percent:0;mso-height-percent:0;mso-width-percent:0;mso-height-percent:0" o:ole="">
                  <v:imagedata r:id="rId883" o:title=""/>
                </v:shape>
                <o:OLEObject Type="Embed" ProgID="Equation.DSMT4" ShapeID="_x0000_i1514" DrawAspect="Content" ObjectID="_1685728644" r:id="rId94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3CA1805" w14:textId="77777777" w:rsidR="00B1733D" w:rsidRPr="00D07277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15" w:dyaOrig="623" w14:anchorId="176048E9">
                <v:shape id="_x0000_i1515" type="#_x0000_t75" style="width:91pt;height:31.25pt;mso-width-percent:0;mso-height-percent:0;mso-width-percent:0;mso-height-percent:0" o:ole="">
                  <v:imagedata r:id="rId885" o:title=""/>
                </v:shape>
                <o:OLEObject Type="Embed" ProgID="Equation.DSMT4" ShapeID="_x0000_i1515" DrawAspect="Content" ObjectID="_1685728645" r:id="rId943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84" w:dyaOrig="623" w14:anchorId="63D9DE65">
                <v:shape id="_x0000_i1516" type="#_x0000_t75" style="width:94.4pt;height:31.25pt;mso-width-percent:0;mso-height-percent:0;mso-width-percent:0;mso-height-percent:0" o:ole="">
                  <v:imagedata r:id="rId887" o:title=""/>
                </v:shape>
                <o:OLEObject Type="Embed" ProgID="Equation.DSMT4" ShapeID="_x0000_i1516" DrawAspect="Content" ObjectID="_1685728646" r:id="rId94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B086CC8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D41FCF5" w14:textId="77777777" w:rsidR="00B1733D" w:rsidRPr="00103A24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DC32EB" w14:paraId="2A9DD24A" w14:textId="77777777" w:rsidTr="00B1733D">
        <w:tc>
          <w:tcPr>
            <w:tcW w:w="7626" w:type="dxa"/>
            <w:shd w:val="clear" w:color="auto" w:fill="FFFFFB"/>
          </w:tcPr>
          <w:p w14:paraId="72C9E72C" w14:textId="77777777" w:rsidR="00B1733D" w:rsidRPr="00D07277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Tính tổng các nghiệm trong đoạn </w:t>
            </w:r>
            <w:r w:rsidRPr="00D0727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60" w:dyaOrig="405" w14:anchorId="3835BB08">
                <v:shape id="_x0000_i1517" type="#_x0000_t75" style="width:33.3pt;height:20.4pt" o:ole="">
                  <v:imagedata r:id="rId945" o:title=""/>
                </v:shape>
                <o:OLEObject Type="Embed" ProgID="Equation.DSMT4" ShapeID="_x0000_i1517" DrawAspect="Content" ObjectID="_1685728647" r:id="rId94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của phương trình: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65" w:dyaOrig="285" w14:anchorId="005502CB">
                <v:shape id="_x0000_i1518" type="#_x0000_t75" style="width:67.9pt;height:14.25pt" o:ole="">
                  <v:imagedata r:id="rId947" o:title=""/>
                </v:shape>
                <o:OLEObject Type="Embed" ProgID="Equation.DSMT4" ShapeID="_x0000_i1518" DrawAspect="Content" ObjectID="_1685728648" r:id="rId948"/>
              </w:object>
            </w:r>
          </w:p>
          <w:p w14:paraId="46B66CA2" w14:textId="77777777" w:rsidR="00B1733D" w:rsidRPr="00D07277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24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5858D3E7">
                <v:shape id="_x0000_i1519" type="#_x0000_t75" style="width:24.45pt;height:14.25pt" o:ole="">
                  <v:imagedata r:id="rId949" o:title=""/>
                </v:shape>
                <o:OLEObject Type="Embed" ProgID="Equation.DSMT4" ShapeID="_x0000_i1519" DrawAspect="Content" ObjectID="_1685728649" r:id="rId950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62C61A90">
                <v:shape id="_x0000_i1520" type="#_x0000_t75" style="width:31.25pt;height:31.25pt" o:ole="">
                  <v:imagedata r:id="rId951" o:title=""/>
                </v:shape>
                <o:OLEObject Type="Embed" ProgID="Equation.DSMT4" ShapeID="_x0000_i1520" DrawAspect="Content" ObjectID="_1685728650" r:id="rId952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64F5DFC6">
                <v:shape id="_x0000_i1521" type="#_x0000_t75" style="width:24.45pt;height:14.25pt" o:ole="">
                  <v:imagedata r:id="rId953" o:title=""/>
                </v:shape>
                <o:OLEObject Type="Embed" ProgID="Equation.DSMT4" ShapeID="_x0000_i1521" DrawAspect="Content" ObjectID="_1685728651" r:id="rId954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30" w14:anchorId="4796AA7C">
                <v:shape id="_x0000_i1522" type="#_x0000_t75" style="width:33.3pt;height:31.25pt" o:ole="">
                  <v:imagedata r:id="rId955" o:title=""/>
                </v:shape>
                <o:OLEObject Type="Embed" ProgID="Equation.DSMT4" ShapeID="_x0000_i1522" DrawAspect="Content" ObjectID="_1685728652" r:id="rId956"/>
              </w:object>
            </w:r>
          </w:p>
          <w:p w14:paraId="5F72612F" w14:textId="77777777" w:rsidR="00B1733D" w:rsidRPr="00206EE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2073C37" w14:textId="77777777" w:rsidR="00B1733D" w:rsidRPr="00103A24" w:rsidRDefault="00B1733D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A5E6CC1" w14:textId="1286F726" w:rsidR="00EC5D1C" w:rsidRPr="00B1733D" w:rsidRDefault="00892566" w:rsidP="00B1733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1733D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B1733D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7303C3">
        <w:rPr>
          <w:noProof/>
        </w:rPr>
        <mc:AlternateContent>
          <mc:Choice Requires="wpg">
            <w:drawing>
              <wp:inline distT="0" distB="0" distL="0" distR="0" wp14:anchorId="0061B986" wp14:editId="27DB2684">
                <wp:extent cx="6547104" cy="1533705"/>
                <wp:effectExtent l="0" t="19050" r="25400" b="2857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33705"/>
                          <a:chOff x="0" y="0"/>
                          <a:chExt cx="6547104" cy="1490255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50"/>
                            <a:ext cx="6547104" cy="122910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02E4158" w14:textId="1836585F" w:rsidR="00460B37" w:rsidRPr="00FA6C2F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798D9ECA" w14:textId="6D49565C" w:rsidR="00460B37" w:rsidRDefault="00460B37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cot(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318304EE" w14:textId="134193B8" w:rsidR="00EA561D" w:rsidRPr="00EA561D" w:rsidRDefault="00EA561D" w:rsidP="0005310E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676C0437">
                                  <v:shape id="_x0000_i1524" type="#_x0000_t75" style="width:181.35pt;height:14.95pt" o:ole="">
                                    <v:imagedata r:id="rId957" o:title=""/>
                                  </v:shape>
                                  <o:OLEObject Type="Embed" ProgID="Equation.DSMT4" ShapeID="_x0000_i1524" DrawAspect="Content" ObjectID="_1685728801" r:id="rId958"/>
                                </w:object>
                              </w:r>
                            </w:p>
                            <w:p w14:paraId="55CCB70F" w14:textId="77777777" w:rsidR="00EA561D" w:rsidRPr="00EA561D" w:rsidRDefault="00EA561D" w:rsidP="00EA561D">
                              <w:pPr>
                                <w:spacing w:line="240" w:lineRule="auto"/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491192B5" w14:textId="77777777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236162D" w14:textId="391C826A" w:rsidR="00460B37" w:rsidRP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Phương trình </w:t>
                                        </w:r>
                                        <w:r w:rsidRPr="00654DBE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cotx = a</w:t>
                                        </w:r>
                                      </w:p>
                                      <w:p w14:paraId="2FFD8FD2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37FAF1CE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66" style="width:515.5pt;height:120.75pt;mso-position-horizontal-relative:char;mso-position-vertical-relative:line" coordsize="65471,14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">
                <v:shape id="Rectangle: Diagonal Corners Rounded 1" o:spid="_x0000_s1167" style="position:absolute;top:2611;width:65471;height:1229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8372;6547104,1217466;6532329,1229105;112179,1229105;0,1140733;0,11639;14775,0" o:connectangles="0,0,0,0,0,0,0,0,0" textboxrect="0,0,6435090,1533525"/>
                  <v:textbox>
                    <w:txbxContent>
                      <w:p w14:paraId="727581F3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02E4158" w14:textId="1836585F" w:rsidR="00460B37" w:rsidRPr="00FA6C2F" w:rsidRDefault="00460B37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798D9ECA" w14:textId="6D49565C" w:rsidR="00460B37" w:rsidRDefault="00460B37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cot(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318304EE" w14:textId="134193B8" w:rsidR="00EA561D" w:rsidRPr="00EA561D" w:rsidRDefault="00EA561D" w:rsidP="0005310E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3633" w:dyaOrig="301" w14:anchorId="676C0437">
                            <v:shape id="_x0000_i1524" type="#_x0000_t75" style="width:181.35pt;height:14.95pt" o:ole="">
                              <v:imagedata r:id="rId957" o:title=""/>
                            </v:shape>
                            <o:OLEObject Type="Embed" ProgID="Equation.DSMT4" ShapeID="_x0000_i1524" DrawAspect="Content" ObjectID="_1685728801" r:id="rId959"/>
                          </w:object>
                        </w:r>
                      </w:p>
                      <w:p w14:paraId="55CCB70F" w14:textId="77777777" w:rsidR="00EA561D" w:rsidRPr="00EA561D" w:rsidRDefault="00EA561D" w:rsidP="00EA561D">
                        <w:pPr>
                          <w:spacing w:line="240" w:lineRule="auto"/>
                          <w:ind w:left="360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491192B5" w14:textId="77777777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6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6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7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7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" path="m,l5384561,r223777,223777l5608338,447554,,447554,,xe" fillcolor="#efddf6 [663]" stroked="f" strokeweight="1.25pt">
                        <v:fill r:id="rId15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17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7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7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236162D" w14:textId="391C826A" w:rsidR="00460B37" w:rsidRP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Phương trình </w:t>
                                  </w:r>
                                  <w:r w:rsidRPr="00654DBE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cotx = a</w:t>
                                  </w:r>
                                </w:p>
                                <w:p w14:paraId="2FFD8FD2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37FAF1CE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5C544C37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72D32B" w14:textId="77777777" w:rsidR="00012285" w:rsidRPr="007303C3" w:rsidRDefault="00012285" w:rsidP="0005310E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695" w:dyaOrig="675" w14:anchorId="06830DC2">
          <v:shape id="_x0000_i1525" type="#_x0000_t75" style="width:84.25pt;height:33.95pt" o:ole="">
            <v:imagedata r:id="rId960" o:title=""/>
          </v:shape>
          <o:OLEObject Type="Embed" ProgID="Equation.DSMT4" ShapeID="_x0000_i1525" DrawAspect="Content" ObjectID="_1685728653" r:id="rId961"/>
        </w:object>
      </w:r>
      <w:r w:rsidRPr="007303C3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691C1573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75" w:dyaOrig="630" w14:anchorId="6CB384F2">
          <v:shape id="_x0000_i1526" type="#_x0000_t75" style="width:19pt;height:31.25pt" o:ole="">
            <v:imagedata r:id="rId962" o:title=""/>
          </v:shape>
          <o:OLEObject Type="Embed" ProgID="Equation.DSMT4" ShapeID="_x0000_i1526" DrawAspect="Content" ObjectID="_1685728654" r:id="rId963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3E001DF8">
          <v:shape id="_x0000_i1527" type="#_x0000_t75" style="width:12.25pt;height:31.25pt" o:ole="">
            <v:imagedata r:id="rId964" o:title=""/>
          </v:shape>
          <o:OLEObject Type="Embed" ProgID="Equation.DSMT4" ShapeID="_x0000_i1527" DrawAspect="Content" ObjectID="_1685728655" r:id="rId965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258A75DB">
          <v:shape id="_x0000_i1528" type="#_x0000_t75" style="width:12.25pt;height:31.25pt" o:ole="">
            <v:imagedata r:id="rId966" o:title=""/>
          </v:shape>
          <o:OLEObject Type="Embed" ProgID="Equation.DSMT4" ShapeID="_x0000_i1528" DrawAspect="Content" ObjectID="_1685728656" r:id="rId967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30" w:dyaOrig="630" w14:anchorId="4BD82654">
          <v:shape id="_x0000_i1529" type="#_x0000_t75" style="width:16.3pt;height:31.25pt" o:ole="">
            <v:imagedata r:id="rId968" o:title=""/>
          </v:shape>
          <o:OLEObject Type="Embed" ProgID="Equation.DSMT4" ShapeID="_x0000_i1529" DrawAspect="Content" ObjectID="_1685728657" r:id="rId969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56FCE4A" w14:textId="09AA0D66" w:rsidR="00012285" w:rsidRPr="007303C3" w:rsidRDefault="00892566" w:rsidP="007303C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D49F434" w14:textId="752254D9" w:rsidR="00012285" w:rsidRPr="007303C3" w:rsidRDefault="007F5E58" w:rsidP="007303C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position w:val="-28"/>
          <w:sz w:val="24"/>
          <w:szCs w:val="24"/>
        </w:rPr>
        <w:object w:dxaOrig="5460" w:dyaOrig="675" w14:anchorId="3E434134">
          <v:shape id="_x0000_i1530" type="#_x0000_t75" style="width:273.05pt;height:33.95pt" o:ole="">
            <v:imagedata r:id="rId970" o:title=""/>
          </v:shape>
          <o:OLEObject Type="Embed" ProgID="Equation.DSMT4" ShapeID="_x0000_i1530" DrawAspect="Content" ObjectID="_1685728658" r:id="rId971"/>
        </w:object>
      </w:r>
    </w:p>
    <w:p w14:paraId="792A4A86" w14:textId="411E05D0" w:rsidR="00012285" w:rsidRPr="007303C3" w:rsidRDefault="007F5E58" w:rsidP="007303C3">
      <w:pPr>
        <w:tabs>
          <w:tab w:val="left" w:pos="7770"/>
        </w:tabs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là </w:t>
      </w:r>
      <w:r w:rsidR="00012285"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352935D1">
          <v:shape id="_x0000_i1531" type="#_x0000_t75" style="width:12.25pt;height:31.25pt" o:ole="">
            <v:imagedata r:id="rId972" o:title=""/>
          </v:shape>
          <o:OLEObject Type="Embed" ProgID="Equation.DSMT4" ShapeID="_x0000_i1531" DrawAspect="Content" ObjectID="_1685728659" r:id="rId973"/>
        </w:object>
      </w:r>
      <w:r w:rsidR="00012285" w:rsidRPr="007303C3">
        <w:rPr>
          <w:rFonts w:ascii="Chu Van An" w:eastAsia="Calibri" w:hAnsi="Chu Van An" w:cs="Chu Van An"/>
          <w:sz w:val="24"/>
          <w:szCs w:val="24"/>
        </w:rPr>
        <w:t>.</w:t>
      </w:r>
      <w:r w:rsidR="00012285" w:rsidRPr="007303C3">
        <w:rPr>
          <w:rFonts w:ascii="Chu Van An" w:eastAsia="Calibri" w:hAnsi="Chu Van An" w:cs="Chu Van An"/>
          <w:sz w:val="24"/>
          <w:szCs w:val="24"/>
        </w:rPr>
        <w:tab/>
      </w:r>
    </w:p>
    <w:p w14:paraId="6679FC80" w14:textId="1C66D2B6" w:rsidR="00012285" w:rsidRPr="007303C3" w:rsidRDefault="00012285" w:rsidP="0005310E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Tất cả các nghiệm của phương trình </w:t>
      </w:r>
      <w:r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0902692C">
          <v:shape id="_x0000_i1532" type="#_x0000_t75" style="width:105.3pt;height:21.75pt" o:ole="">
            <v:imagedata r:id="rId974" o:title=""/>
          </v:shape>
          <o:OLEObject Type="Embed" ProgID="Equation.DSMT4" ShapeID="_x0000_i1532" DrawAspect="Content" ObjectID="_1685728660" r:id="rId97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0D8A439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3C897315">
          <v:shape id="_x0000_i1533" type="#_x0000_t75" style="width:78.1pt;height:16.3pt" o:ole="">
            <v:imagedata r:id="rId976" o:title=""/>
          </v:shape>
          <o:OLEObject Type="Embed" ProgID="Equation.DSMT4" ShapeID="_x0000_i1533" DrawAspect="Content" ObjectID="_1685728661" r:id="rId97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0010CC04">
          <v:shape id="_x0000_i1534" type="#_x0000_t75" style="width:38.7pt;height:20.4pt" o:ole="">
            <v:imagedata r:id="rId978" o:title=""/>
          </v:shape>
          <o:OLEObject Type="Embed" ProgID="Equation.DSMT4" ShapeID="_x0000_i1534" DrawAspect="Content" ObjectID="_1685728662" r:id="rId97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1F6F71B3">
          <v:shape id="_x0000_i1535" type="#_x0000_t75" style="width:78.1pt;height:16.3pt" o:ole="">
            <v:imagedata r:id="rId980" o:title=""/>
          </v:shape>
          <o:OLEObject Type="Embed" ProgID="Equation.DSMT4" ShapeID="_x0000_i1535" DrawAspect="Content" ObjectID="_1685728663" r:id="rId981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1699502">
          <v:shape id="_x0000_i1536" type="#_x0000_t75" style="width:38.7pt;height:20.4pt" o:ole="">
            <v:imagedata r:id="rId982" o:title=""/>
          </v:shape>
          <o:OLEObject Type="Embed" ProgID="Equation.DSMT4" ShapeID="_x0000_i1536" DrawAspect="Content" ObjectID="_1685728664" r:id="rId98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22103DC" w14:textId="77777777" w:rsidR="00012285" w:rsidRPr="007303C3" w:rsidRDefault="00012285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1A861897">
          <v:shape id="_x0000_i1537" type="#_x0000_t75" style="width:76.75pt;height:16.3pt" o:ole="">
            <v:imagedata r:id="rId984" o:title=""/>
          </v:shape>
          <o:OLEObject Type="Embed" ProgID="Equation.DSMT4" ShapeID="_x0000_i1537" DrawAspect="Content" ObjectID="_1685728665" r:id="rId98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256A0870">
          <v:shape id="_x0000_i1538" type="#_x0000_t75" style="width:38.7pt;height:20.4pt" o:ole="">
            <v:imagedata r:id="rId986" o:title=""/>
          </v:shape>
          <o:OLEObject Type="Embed" ProgID="Equation.DSMT4" ShapeID="_x0000_i1538" DrawAspect="Content" ObjectID="_1685728666" r:id="rId98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6FD27146">
          <v:shape id="_x0000_i1539" type="#_x0000_t75" style="width:76.75pt;height:16.3pt" o:ole="">
            <v:imagedata r:id="rId988" o:title=""/>
          </v:shape>
          <o:OLEObject Type="Embed" ProgID="Equation.DSMT4" ShapeID="_x0000_i1539" DrawAspect="Content" ObjectID="_1685728667" r:id="rId98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77507A4B">
          <v:shape id="_x0000_i1540" type="#_x0000_t75" style="width:38.7pt;height:20.4pt" o:ole="">
            <v:imagedata r:id="rId990" o:title=""/>
          </v:shape>
          <o:OLEObject Type="Embed" ProgID="Equation.DSMT4" ShapeID="_x0000_i1540" DrawAspect="Content" ObjectID="_1685728668" r:id="rId99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79DF128" w14:textId="70E2334D" w:rsidR="00012285" w:rsidRPr="007303C3" w:rsidRDefault="00892566" w:rsidP="007303C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1394407" w14:textId="37D1D581" w:rsidR="00012285" w:rsidRPr="007303C3" w:rsidRDefault="007F5E58" w:rsidP="007303C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012285"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657096CA">
          <v:shape id="_x0000_i1541" type="#_x0000_t75" style="width:105.3pt;height:21.75pt" o:ole="">
            <v:imagedata r:id="rId992" o:title=""/>
          </v:shape>
          <o:OLEObject Type="Embed" ProgID="Equation.DSMT4" ShapeID="_x0000_i1541" DrawAspect="Content" ObjectID="_1685728669" r:id="rId993"/>
        </w:object>
      </w:r>
      <w:r w:rsidR="00012285"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2B55B3DA">
          <v:shape id="_x0000_i1542" type="#_x0000_t75" style="width:105.3pt;height:21.75pt" o:ole="">
            <v:imagedata r:id="rId994" o:title=""/>
          </v:shape>
          <o:OLEObject Type="Embed" ProgID="Equation.DSMT4" ShapeID="_x0000_i1542" DrawAspect="Content" ObjectID="_1685728670" r:id="rId995"/>
        </w:object>
      </w:r>
    </w:p>
    <w:p w14:paraId="1CF398BC" w14:textId="77777777" w:rsidR="00012285" w:rsidRPr="007303C3" w:rsidRDefault="00012285" w:rsidP="007303C3">
      <w:pPr>
        <w:pStyle w:val="ListParagraph"/>
        <w:spacing w:after="0" w:line="240" w:lineRule="auto"/>
        <w:ind w:left="992" w:firstLine="448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"/>
          <w:sz w:val="24"/>
          <w:szCs w:val="24"/>
        </w:rPr>
        <w:object w:dxaOrig="2355" w:dyaOrig="330" w14:anchorId="11E17E53">
          <v:shape id="_x0000_i1543" type="#_x0000_t75" style="width:117.5pt;height:16.3pt" o:ole="">
            <v:imagedata r:id="rId996" o:title=""/>
          </v:shape>
          <o:OLEObject Type="Embed" ProgID="Equation.DSMT4" ShapeID="_x0000_i1543" DrawAspect="Content" ObjectID="_1685728671" r:id="rId997"/>
        </w:objec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45" w:dyaOrig="330" w14:anchorId="12B7FE9C">
          <v:shape id="_x0000_i1544" type="#_x0000_t75" style="width:92.4pt;height:16.3pt" o:ole="">
            <v:imagedata r:id="rId998" o:title=""/>
          </v:shape>
          <o:OLEObject Type="Embed" ProgID="Equation.DSMT4" ShapeID="_x0000_i1544" DrawAspect="Content" ObjectID="_1685728672" r:id="rId99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37AF72F3">
          <v:shape id="_x0000_i1545" type="#_x0000_t75" style="width:38.7pt;height:20.4pt" o:ole="">
            <v:imagedata r:id="rId1000" o:title=""/>
          </v:shape>
          <o:OLEObject Type="Embed" ProgID="Equation.DSMT4" ShapeID="_x0000_i1545" DrawAspect="Content" ObjectID="_1685728673" r:id="rId100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837361E" w14:textId="07F880A5" w:rsidR="00012285" w:rsidRPr="007303C3" w:rsidRDefault="007F5E58" w:rsidP="007303C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Nghiệm của phương trình đã cho là: </w:t>
      </w:r>
      <w:r w:rsidR="00012285"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60D9AAAB">
          <v:shape id="_x0000_i1546" type="#_x0000_t75" style="width:76.75pt;height:16.3pt" o:ole="">
            <v:imagedata r:id="rId1002" o:title=""/>
          </v:shape>
          <o:OLEObject Type="Embed" ProgID="Equation.DSMT4" ShapeID="_x0000_i1546" DrawAspect="Content" ObjectID="_1685728674" r:id="rId1003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, </w:t>
      </w:r>
      <w:r w:rsidR="00012285"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9754C86">
          <v:shape id="_x0000_i1547" type="#_x0000_t75" style="width:38.7pt;height:20.4pt" o:ole="">
            <v:imagedata r:id="rId1004" o:title=""/>
          </v:shape>
          <o:OLEObject Type="Embed" ProgID="Equation.DSMT4" ShapeID="_x0000_i1547" DrawAspect="Content" ObjectID="_1685728675" r:id="rId1005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0924043A" w14:textId="77777777" w:rsidR="00012285" w:rsidRPr="007303C3" w:rsidRDefault="00012285" w:rsidP="0005310E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02" w:dyaOrig="673" w14:anchorId="44056175">
          <v:shape id="_x0000_i1548" type="#_x0000_t75" style="width:90.35pt;height:33.95pt" o:ole="">
            <v:imagedata r:id="rId1006" o:title=""/>
          </v:shape>
          <o:OLEObject Type="Embed" ProgID="Equation.DSMT4" ShapeID="_x0000_i1548" DrawAspect="Content" ObjectID="_1685728676" r:id="rId100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900" w:dyaOrig="404" w14:anchorId="1D78A8DC">
          <v:shape id="_x0000_i1549" type="#_x0000_t75" style="width:44.85pt;height:20.4pt" o:ole="">
            <v:imagedata r:id="rId1008" o:title=""/>
          </v:shape>
          <o:OLEObject Type="Embed" ProgID="Equation.DSMT4" ShapeID="_x0000_i1549" DrawAspect="Content" ObjectID="_1685728677" r:id="rId100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5C2EB0E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38F2D438">
          <v:shape id="_x0000_i1550" type="#_x0000_t75" style="width:10.2pt;height:12.25pt" o:ole="">
            <v:imagedata r:id="rId1010" o:title=""/>
          </v:shape>
          <o:OLEObject Type="Embed" ProgID="Equation.DSMT4" ShapeID="_x0000_i1550" DrawAspect="Content" ObjectID="_1685728678" r:id="rId101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68" w14:anchorId="56C42915">
          <v:shape id="_x0000_i1551" type="#_x0000_t75" style="width:8.85pt;height:13.6pt" o:ole="">
            <v:imagedata r:id="rId1012" o:title=""/>
          </v:shape>
          <o:OLEObject Type="Embed" ProgID="Equation.DSMT4" ShapeID="_x0000_i1551" DrawAspect="Content" ObjectID="_1685728679" r:id="rId101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35" w:dyaOrig="255" w14:anchorId="3E68E212">
          <v:shape id="_x0000_i1552" type="#_x0000_t75" style="width:6.8pt;height:12.25pt" o:ole="">
            <v:imagedata r:id="rId1014" o:title=""/>
          </v:shape>
          <o:OLEObject Type="Embed" ProgID="Equation.DSMT4" ShapeID="_x0000_i1552" DrawAspect="Content" ObjectID="_1685728680" r:id="rId101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58B5A567">
          <v:shape id="_x0000_i1553" type="#_x0000_t75" style="width:10.2pt;height:12.25pt" o:ole="">
            <v:imagedata r:id="rId1016" o:title=""/>
          </v:shape>
          <o:OLEObject Type="Embed" ProgID="Equation.DSMT4" ShapeID="_x0000_i1553" DrawAspect="Content" ObjectID="_1685728681" r:id="rId1017"/>
        </w:object>
      </w:r>
    </w:p>
    <w:p w14:paraId="61C04496" w14:textId="41F4E88C" w:rsidR="00012285" w:rsidRPr="007303C3" w:rsidRDefault="00892566" w:rsidP="007303C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81419CB" w14:textId="636BF80E" w:rsidR="00012285" w:rsidRPr="007303C3" w:rsidRDefault="007F5E58" w:rsidP="007303C3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012285" w:rsidRPr="007303C3">
        <w:rPr>
          <w:rFonts w:ascii="Chu Van An" w:hAnsi="Chu Van An" w:cs="Chu Van An"/>
          <w:position w:val="-28"/>
          <w:sz w:val="24"/>
          <w:szCs w:val="24"/>
        </w:rPr>
        <w:object w:dxaOrig="6120" w:dyaOrig="673" w14:anchorId="4B974A97">
          <v:shape id="_x0000_i1554" type="#_x0000_t75" style="width:306.35pt;height:33.95pt" o:ole="">
            <v:imagedata r:id="rId1018" o:title=""/>
          </v:shape>
          <o:OLEObject Type="Embed" ProgID="Equation.DSMT4" ShapeID="_x0000_i1554" DrawAspect="Content" ObjectID="_1685728682" r:id="rId1019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262E386B" w14:textId="4018212E" w:rsidR="00012285" w:rsidRPr="007303C3" w:rsidRDefault="007F5E58" w:rsidP="007303C3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position w:val="-24"/>
          <w:sz w:val="24"/>
          <w:szCs w:val="24"/>
        </w:rPr>
        <w:object w:dxaOrig="4200" w:dyaOrig="626" w14:anchorId="06156B76">
          <v:shape id="_x0000_i1555" type="#_x0000_t75" style="width:209.9pt;height:31.25pt" o:ole="">
            <v:imagedata r:id="rId1020" o:title=""/>
          </v:shape>
          <o:OLEObject Type="Embed" ProgID="Equation.DSMT4" ShapeID="_x0000_i1555" DrawAspect="Content" ObjectID="_1685728683" r:id="rId1021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, mà </w:t>
      </w:r>
      <w:r w:rsidR="00012285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68" w14:anchorId="7EC830DB">
          <v:shape id="_x0000_i1556" type="#_x0000_t75" style="width:29.9pt;height:13.6pt" o:ole="">
            <v:imagedata r:id="rId1022" o:title=""/>
          </v:shape>
          <o:OLEObject Type="Embed" ProgID="Equation.DSMT4" ShapeID="_x0000_i1556" DrawAspect="Content" ObjectID="_1685728684" r:id="rId1023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 nên </w:t>
      </w:r>
      <w:r w:rsidR="00012285" w:rsidRPr="007303C3">
        <w:rPr>
          <w:rFonts w:ascii="Chu Van An" w:hAnsi="Chu Van An" w:cs="Chu Van An"/>
          <w:position w:val="-14"/>
          <w:sz w:val="24"/>
          <w:szCs w:val="24"/>
        </w:rPr>
        <w:object w:dxaOrig="1300" w:dyaOrig="404" w14:anchorId="61073B17">
          <v:shape id="_x0000_i1557" type="#_x0000_t75" style="width:65.2pt;height:20.4pt" o:ole="">
            <v:imagedata r:id="rId1024" o:title=""/>
          </v:shape>
          <o:OLEObject Type="Embed" ProgID="Equation.DSMT4" ShapeID="_x0000_i1557" DrawAspect="Content" ObjectID="_1685728685" r:id="rId1025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6FB5259C" w14:textId="02009B88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7"/>
        <w:gridCol w:w="3544"/>
      </w:tblGrid>
      <w:tr w:rsidR="00B1733D" w:rsidRPr="006C793F" w14:paraId="33861596" w14:textId="77777777" w:rsidTr="00B1733D">
        <w:tc>
          <w:tcPr>
            <w:tcW w:w="7087" w:type="dxa"/>
            <w:shd w:val="clear" w:color="auto" w:fill="FFFFFB"/>
          </w:tcPr>
          <w:p w14:paraId="206EB25E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1: 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6C793F">
              <w:rPr>
                <w:rFonts w:asciiTheme="minorHAnsi" w:eastAsiaTheme="minorEastAsia" w:hAnsiTheme="minorHAnsi" w:cstheme="minorBidi"/>
                <w:noProof/>
                <w:position w:val="-8"/>
                <w:szCs w:val="22"/>
                <w:lang w:val="vi-VN"/>
              </w:rPr>
              <w:object w:dxaOrig="1380" w:dyaOrig="360" w14:anchorId="716A1C2A">
                <v:shape id="_x0000_i1558" type="#_x0000_t75" alt="" style="width:67.9pt;height:17pt" o:ole="">
                  <v:imagedata r:id="rId1026" o:title=""/>
                </v:shape>
                <o:OLEObject Type="Embed" ProgID="Equation.DSMT4" ShapeID="_x0000_i1558" DrawAspect="Content" ObjectID="_1685728686" r:id="rId1027"/>
              </w:objec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 có các nghiệm là</w:t>
            </w:r>
          </w:p>
          <w:p w14:paraId="51BD848F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060" w:dyaOrig="620" w14:anchorId="0EC77DAF">
                <v:shape id="_x0000_i1559" type="#_x0000_t75" alt="" style="width:103.9pt;height:29.9pt" o:ole="">
                  <v:imagedata r:id="rId1028" o:title=""/>
                </v:shape>
                <o:OLEObject Type="Embed" ProgID="Equation.DSMT4" ShapeID="_x0000_i1559" DrawAspect="Content" ObjectID="_1685728687" r:id="rId1029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1920" w:dyaOrig="620" w14:anchorId="162D50F5">
                <v:shape id="_x0000_i1560" type="#_x0000_t75" alt="" style="width:98.5pt;height:29.9pt" o:ole="">
                  <v:imagedata r:id="rId1030" o:title=""/>
                </v:shape>
                <o:OLEObject Type="Embed" ProgID="Equation.DSMT4" ShapeID="_x0000_i1560" DrawAspect="Content" ObjectID="_1685728688" r:id="rId1031"/>
              </w:objec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</w:p>
          <w:p w14:paraId="6E933591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220" w:dyaOrig="620" w14:anchorId="63878B30">
                <v:shape id="_x0000_i1561" type="#_x0000_t75" alt="" style="width:114.1pt;height:29.9pt" o:ole="">
                  <v:imagedata r:id="rId1032" o:title=""/>
                </v:shape>
                <o:OLEObject Type="Embed" ProgID="Equation.DSMT4" ShapeID="_x0000_i1561" DrawAspect="Content" ObjectID="_1685728689" r:id="rId1033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079" w:dyaOrig="620" w14:anchorId="61F39584">
                <v:shape id="_x0000_i1562" type="#_x0000_t75" alt="" style="width:106.65pt;height:29.9pt" o:ole="">
                  <v:imagedata r:id="rId1034" o:title=""/>
                </v:shape>
                <o:OLEObject Type="Embed" ProgID="Equation.DSMT4" ShapeID="_x0000_i1562" DrawAspect="Content" ObjectID="_1685728690" r:id="rId1035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207AF0CA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7744BA1" w14:textId="77777777" w:rsidR="00B1733D" w:rsidRPr="006C793F" w:rsidRDefault="00B1733D" w:rsidP="0045601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1733D" w:rsidRPr="006C793F" w14:paraId="257CD7C6" w14:textId="77777777" w:rsidTr="00B1733D">
        <w:trPr>
          <w:trHeight w:val="399"/>
        </w:trPr>
        <w:tc>
          <w:tcPr>
            <w:tcW w:w="7087" w:type="dxa"/>
            <w:shd w:val="clear" w:color="auto" w:fill="FFFFFB"/>
          </w:tcPr>
          <w:p w14:paraId="39F6FAE0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00" w:dyaOrig="279" w14:anchorId="58BBC411">
                <v:shape id="_x0000_i1563" type="#_x0000_t75" style="width:55pt;height:13.6pt" o:ole="">
                  <v:imagedata r:id="rId1036" o:title=""/>
                </v:shape>
                <o:OLEObject Type="Embed" ProgID="Equation.DSMT4" ShapeID="_x0000_i1563" DrawAspect="Content" ObjectID="_1685728691" r:id="rId1037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30345FB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20" w14:anchorId="365D9538">
                <v:shape id="_x0000_i1564" type="#_x0000_t75" alt="" style="width:99.15pt;height:31.25pt" o:ole="">
                  <v:imagedata r:id="rId1038" o:title=""/>
                </v:shape>
                <o:OLEObject Type="Embed" ProgID="Equation.DSMT4" ShapeID="_x0000_i1564" DrawAspect="Content" ObjectID="_1685728692" r:id="rId1039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79" w:dyaOrig="620" w14:anchorId="3F326567">
                <v:shape id="_x0000_i1565" type="#_x0000_t75" alt="" style="width:103.9pt;height:31.25pt" o:ole="">
                  <v:imagedata r:id="rId1040" o:title=""/>
                </v:shape>
                <o:OLEObject Type="Embed" ProgID="Equation.DSMT4" ShapeID="_x0000_i1565" DrawAspect="Content" ObjectID="_1685728693" r:id="rId1041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FA08986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0" w:dyaOrig="620" w14:anchorId="0B68F504">
                <v:shape id="_x0000_i1566" type="#_x0000_t75" alt="" style="width:107.3pt;height:31.25pt" o:ole="">
                  <v:imagedata r:id="rId1042" o:title=""/>
                </v:shape>
                <o:OLEObject Type="Embed" ProgID="Equation.DSMT4" ShapeID="_x0000_i1566" DrawAspect="Content" ObjectID="_1685728694" r:id="rId1043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20" w14:anchorId="548C50B3">
                <v:shape id="_x0000_i1567" type="#_x0000_t75" alt="" style="width:95.1pt;height:31.25pt" o:ole="">
                  <v:imagedata r:id="rId1044" o:title=""/>
                </v:shape>
                <o:OLEObject Type="Embed" ProgID="Equation.DSMT4" ShapeID="_x0000_i1567" DrawAspect="Content" ObjectID="_1685728695" r:id="rId1045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CC89D45" w14:textId="77777777" w:rsidR="00B1733D" w:rsidRPr="006C793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7460D67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501D5427" w14:textId="77777777" w:rsidTr="00B1733D">
        <w:tc>
          <w:tcPr>
            <w:tcW w:w="7087" w:type="dxa"/>
            <w:shd w:val="clear" w:color="auto" w:fill="FFFFFB"/>
          </w:tcPr>
          <w:p w14:paraId="416E98FA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Nghiệm dương nhỏ nhất của phương trình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95" w:dyaOrig="675" w14:anchorId="2600D05A">
                <v:shape id="_x0000_i1568" type="#_x0000_t75" style="width:84.9pt;height:33.95pt" o:ole="">
                  <v:imagedata r:id="rId960" o:title=""/>
                </v:shape>
                <o:OLEObject Type="Embed" ProgID="Equation.DSMT4" ShapeID="_x0000_i1568" DrawAspect="Content" ObjectID="_1685728696" r:id="rId1046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4AEF84B0" w14:textId="77777777" w:rsidR="00B1733D" w:rsidRPr="006C793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0845C0B3">
                <v:shape id="_x0000_i1569" type="#_x0000_t75" style="width:19pt;height:31.25pt" o:ole="">
                  <v:imagedata r:id="rId962" o:title=""/>
                </v:shape>
                <o:OLEObject Type="Embed" ProgID="Equation.DSMT4" ShapeID="_x0000_i1569" DrawAspect="Content" ObjectID="_1685728697" r:id="rId1047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76FE48BF">
                <v:shape id="_x0000_i1570" type="#_x0000_t75" style="width:12.9pt;height:31.25pt" o:ole="">
                  <v:imagedata r:id="rId964" o:title=""/>
                </v:shape>
                <o:OLEObject Type="Embed" ProgID="Equation.DSMT4" ShapeID="_x0000_i1570" DrawAspect="Content" ObjectID="_1685728698" r:id="rId1048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1439D0A9">
                <v:shape id="_x0000_i1571" type="#_x0000_t75" style="width:12.9pt;height:31.25pt" o:ole="">
                  <v:imagedata r:id="rId966" o:title=""/>
                </v:shape>
                <o:OLEObject Type="Embed" ProgID="Equation.DSMT4" ShapeID="_x0000_i1571" DrawAspect="Content" ObjectID="_1685728699" r:id="rId1049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30" w:dyaOrig="630" w14:anchorId="09068DE2">
                <v:shape id="_x0000_i1572" type="#_x0000_t75" style="width:16.3pt;height:31.25pt" o:ole="">
                  <v:imagedata r:id="rId968" o:title=""/>
                </v:shape>
                <o:OLEObject Type="Embed" ProgID="Equation.DSMT4" ShapeID="_x0000_i1572" DrawAspect="Content" ObjectID="_1685728700" r:id="rId1050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1C233EB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24EB25B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1F2772AB" w14:textId="77777777" w:rsidTr="00B1733D">
        <w:tc>
          <w:tcPr>
            <w:tcW w:w="7087" w:type="dxa"/>
            <w:shd w:val="clear" w:color="auto" w:fill="FFFFFB"/>
          </w:tcPr>
          <w:p w14:paraId="10324931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00"/>
                <w:kern w:val="36"/>
                <w:sz w:val="24"/>
                <w:szCs w:val="24"/>
                <w:lang w:val="sv-SE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  <w:lastRenderedPageBreak/>
              <w:t xml:space="preserve">Câu 4: 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95" w:dyaOrig="675" w14:anchorId="5B7DCA34">
                <v:shape id="_x0000_i1573" type="#_x0000_t75" style="width:84.9pt;height:33.95pt" o:ole="">
                  <v:imagedata r:id="rId1051" o:title=""/>
                </v:shape>
                <o:OLEObject Type="Embed" ProgID="Equation.DSMT4" ShapeID="_x0000_i1573" DrawAspect="Content" ObjectID="_1685728701" r:id="rId1052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có dạng </w:t>
            </w:r>
            <w:r w:rsidRPr="006C793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335" w:dyaOrig="615" w14:anchorId="03C30217">
                <v:shape id="_x0000_i1574" type="#_x0000_t75" style="width:66.55pt;height:30.55pt" o:ole="">
                  <v:imagedata r:id="rId1053" o:title=""/>
                </v:shape>
                <o:OLEObject Type="Embed" ProgID="Equation.DSMT4" ShapeID="_x0000_i1574" DrawAspect="Content" ObjectID="_1685728702" r:id="rId1054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85" w14:anchorId="6B33CD9F">
                <v:shape id="_x0000_i1575" type="#_x0000_t75" style="width:29.9pt;height:14.25pt" o:ole="">
                  <v:imagedata r:id="rId1055" o:title=""/>
                </v:shape>
                <o:OLEObject Type="Embed" ProgID="Equation.DSMT4" ShapeID="_x0000_i1575" DrawAspect="Content" ObjectID="_1685728703" r:id="rId1056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25" w14:anchorId="3D643F7A">
                <v:shape id="_x0000_i1576" type="#_x0000_t75" style="width:12.9pt;height:11.55pt" o:ole="">
                  <v:imagedata r:id="rId1057" o:title=""/>
                </v:shape>
                <o:OLEObject Type="Embed" ProgID="Equation.DSMT4" ShapeID="_x0000_i1576" DrawAspect="Content" ObjectID="_1685728704" r:id="rId1058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75" w:dyaOrig="315" w14:anchorId="49E408C1">
                <v:shape id="_x0000_i1577" type="#_x0000_t75" style="width:33.95pt;height:15.6pt" o:ole="">
                  <v:imagedata r:id="rId1059" o:title=""/>
                </v:shape>
                <o:OLEObject Type="Embed" ProgID="Equation.DSMT4" ShapeID="_x0000_i1577" DrawAspect="Content" ObjectID="_1685728705" r:id="rId1060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6C793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240" w:dyaOrig="615" w14:anchorId="4C30C15C">
                <v:shape id="_x0000_i1578" type="#_x0000_t75" style="width:12.25pt;height:30.55pt" o:ole="">
                  <v:imagedata r:id="rId1061" o:title=""/>
                </v:shape>
                <o:OLEObject Type="Embed" ProgID="Equation.DSMT4" ShapeID="_x0000_i1578" DrawAspect="Content" ObjectID="_1685728706" r:id="rId1062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phân số tối giản. Khi đó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85" w:dyaOrig="225" w14:anchorId="0576B9D2">
                <v:shape id="_x0000_i1579" type="#_x0000_t75" style="width:29.2pt;height:11.55pt" o:ole="">
                  <v:imagedata r:id="rId1063" o:title=""/>
                </v:shape>
                <o:OLEObject Type="Embed" ProgID="Equation.DSMT4" ShapeID="_x0000_i1579" DrawAspect="Content" ObjectID="_1685728707" r:id="rId1064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bằng</w:t>
            </w:r>
          </w:p>
          <w:p w14:paraId="742E9B4A" w14:textId="77777777" w:rsidR="00B1733D" w:rsidRPr="006C793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00"/>
                <w:kern w:val="36"/>
                <w:sz w:val="24"/>
                <w:szCs w:val="24"/>
                <w:lang w:val="sv-SE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180" w:dyaOrig="285" w14:anchorId="36C36722">
                <v:shape id="_x0000_i1580" type="#_x0000_t75" style="width:8.85pt;height:14.25pt" o:ole="">
                  <v:imagedata r:id="rId1065" o:title=""/>
                </v:shape>
                <o:OLEObject Type="Embed" ProgID="Equation.DSMT4" ShapeID="_x0000_i1580" DrawAspect="Content" ObjectID="_1685728708" r:id="rId1066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315" w:dyaOrig="285" w14:anchorId="015865E3">
                <v:shape id="_x0000_i1581" type="#_x0000_t75" style="width:15.6pt;height:14.25pt" o:ole="">
                  <v:imagedata r:id="rId1067" o:title=""/>
                </v:shape>
                <o:OLEObject Type="Embed" ProgID="Equation.DSMT4" ShapeID="_x0000_i1581" DrawAspect="Content" ObjectID="_1685728709" r:id="rId1068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315" w:dyaOrig="285" w14:anchorId="37496379">
                <v:shape id="_x0000_i1582" type="#_x0000_t75" style="width:15.6pt;height:14.25pt" o:ole="">
                  <v:imagedata r:id="rId1069" o:title=""/>
                </v:shape>
                <o:OLEObject Type="Embed" ProgID="Equation.DSMT4" ShapeID="_x0000_i1582" DrawAspect="Content" ObjectID="_1685728710" r:id="rId1070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180" w:dyaOrig="285" w14:anchorId="1579E0AB">
                <v:shape id="_x0000_i1583" type="#_x0000_t75" style="width:8.85pt;height:14.25pt" o:ole="">
                  <v:imagedata r:id="rId1071" o:title=""/>
                </v:shape>
                <o:OLEObject Type="Embed" ProgID="Equation.DSMT4" ShapeID="_x0000_i1583" DrawAspect="Content" ObjectID="_1685728711" r:id="rId1072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p w14:paraId="3B085274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9500D9F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28180627" w14:textId="77777777" w:rsidTr="00B1733D">
        <w:tc>
          <w:tcPr>
            <w:tcW w:w="7087" w:type="dxa"/>
            <w:shd w:val="clear" w:color="auto" w:fill="FFFFFB"/>
          </w:tcPr>
          <w:p w14:paraId="4766BECC" w14:textId="77777777" w:rsidR="00B1733D" w:rsidRPr="006C793F" w:rsidRDefault="00B1733D" w:rsidP="00456018">
            <w:pPr>
              <w:contextualSpacing/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Giải phương trình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815" w:dyaOrig="420" w14:anchorId="7FACB88A">
                <v:shape id="_x0000_i1584" type="#_x0000_t75" style="width:91pt;height:21.05pt" o:ole="">
                  <v:imagedata r:id="rId1073" o:title=""/>
                </v:shape>
                <o:OLEObject Type="Embed" ProgID="Equation.DSMT4" ShapeID="_x0000_i1584" DrawAspect="Content" ObjectID="_1685728712" r:id="rId1074"/>
              </w:object>
            </w:r>
          </w:p>
          <w:p w14:paraId="4BB2662F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60" w:dyaOrig="615" w14:anchorId="20307DB8">
                <v:shape id="_x0000_i1585" type="#_x0000_t75" style="width:122.95pt;height:30.55pt" o:ole="">
                  <v:imagedata r:id="rId1075" o:title=""/>
                </v:shape>
                <o:OLEObject Type="Embed" ProgID="Equation.DSMT4" ShapeID="_x0000_i1585" DrawAspect="Content" ObjectID="_1685728713" r:id="rId1076"/>
              </w:objec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00" w:dyaOrig="615" w14:anchorId="7F53D1C8">
                <v:shape id="_x0000_i1586" type="#_x0000_t75" style="width:120.25pt;height:30.55pt" o:ole="">
                  <v:imagedata r:id="rId1077" o:title=""/>
                </v:shape>
                <o:OLEObject Type="Embed" ProgID="Equation.DSMT4" ShapeID="_x0000_i1586" DrawAspect="Content" ObjectID="_1685728714" r:id="rId1078"/>
              </w:object>
            </w:r>
          </w:p>
          <w:p w14:paraId="1606FD42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C793F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115" w:dyaOrig="615" w14:anchorId="4DA3F2F8">
                <v:shape id="_x0000_i1587" type="#_x0000_t75" style="width:105.95pt;height:30.55pt" o:ole="">
                  <v:imagedata r:id="rId1079" o:title=""/>
                </v:shape>
                <o:OLEObject Type="Embed" ProgID="Equation.DSMT4" ShapeID="_x0000_i1587" DrawAspect="Content" ObjectID="_1685728715" r:id="rId1080"/>
              </w:objec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295" w:dyaOrig="615" w14:anchorId="25AD041D">
                <v:shape id="_x0000_i1588" type="#_x0000_t75" style="width:114.8pt;height:30.55pt" o:ole="">
                  <v:imagedata r:id="rId1081" o:title=""/>
                </v:shape>
                <o:OLEObject Type="Embed" ProgID="Equation.DSMT4" ShapeID="_x0000_i1588" DrawAspect="Content" ObjectID="_1685728716" r:id="rId1082"/>
              </w:object>
            </w:r>
          </w:p>
          <w:p w14:paraId="252E7AD6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32B1D84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10AA6E9D" w14:textId="77777777" w:rsidTr="00B1733D">
        <w:tc>
          <w:tcPr>
            <w:tcW w:w="7087" w:type="dxa"/>
            <w:shd w:val="clear" w:color="auto" w:fill="FFFFFB"/>
          </w:tcPr>
          <w:p w14:paraId="3CB0DEA9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Tất cả các 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16"/>
                <w:szCs w:val="22"/>
              </w:rPr>
              <w:object w:dxaOrig="2085" w:dyaOrig="435" w14:anchorId="79839536">
                <v:shape id="_x0000_i1589" type="#_x0000_t75" style="width:103.9pt;height:21.75pt" o:ole="">
                  <v:imagedata r:id="rId974" o:title=""/>
                </v:shape>
                <o:OLEObject Type="Embed" ProgID="Equation.DSMT4" ShapeID="_x0000_i1589" DrawAspect="Content" ObjectID="_1685728717" r:id="rId1083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85AD7BA" w14:textId="77777777" w:rsidR="00B1733D" w:rsidRPr="006C793F" w:rsidRDefault="00B1733D" w:rsidP="0045601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60" w:dyaOrig="330" w14:anchorId="4800402A">
                <v:shape id="_x0000_i1590" type="#_x0000_t75" style="width:78.1pt;height:16.3pt" o:ole="">
                  <v:imagedata r:id="rId976" o:title=""/>
                </v:shape>
                <o:OLEObject Type="Embed" ProgID="Equation.DSMT4" ShapeID="_x0000_i1590" DrawAspect="Content" ObjectID="_1685728718" r:id="rId1084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CAA555D">
                <v:shape id="_x0000_i1591" type="#_x0000_t75" style="width:38.7pt;height:20.4pt" o:ole="">
                  <v:imagedata r:id="rId978" o:title=""/>
                </v:shape>
                <o:OLEObject Type="Embed" ProgID="Equation.DSMT4" ShapeID="_x0000_i1591" DrawAspect="Content" ObjectID="_1685728719" r:id="rId1085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60" w:dyaOrig="330" w14:anchorId="3D999CEA">
                <v:shape id="_x0000_i1592" type="#_x0000_t75" style="width:78.1pt;height:16.3pt" o:ole="">
                  <v:imagedata r:id="rId980" o:title=""/>
                </v:shape>
                <o:OLEObject Type="Embed" ProgID="Equation.DSMT4" ShapeID="_x0000_i1592" DrawAspect="Content" ObjectID="_1685728720" r:id="rId1086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9258577">
                <v:shape id="_x0000_i1593" type="#_x0000_t75" style="width:38.7pt;height:20.4pt" o:ole="">
                  <v:imagedata r:id="rId982" o:title=""/>
                </v:shape>
                <o:OLEObject Type="Embed" ProgID="Equation.DSMT4" ShapeID="_x0000_i1593" DrawAspect="Content" ObjectID="_1685728721" r:id="rId1087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12EEB7" w14:textId="77777777" w:rsidR="00B1733D" w:rsidRPr="006C793F" w:rsidRDefault="00B1733D" w:rsidP="0045601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45" w:dyaOrig="330" w14:anchorId="3F7DF282">
                <v:shape id="_x0000_i1594" type="#_x0000_t75" style="width:77.45pt;height:16.3pt" o:ole="">
                  <v:imagedata r:id="rId984" o:title=""/>
                </v:shape>
                <o:OLEObject Type="Embed" ProgID="Equation.DSMT4" ShapeID="_x0000_i1594" DrawAspect="Content" ObjectID="_1685728722" r:id="rId1088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5DCD3B9E">
                <v:shape id="_x0000_i1595" type="#_x0000_t75" style="width:38.7pt;height:20.4pt" o:ole="">
                  <v:imagedata r:id="rId986" o:title=""/>
                </v:shape>
                <o:OLEObject Type="Embed" ProgID="Equation.DSMT4" ShapeID="_x0000_i1595" DrawAspect="Content" ObjectID="_1685728723" r:id="rId1089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45" w:dyaOrig="330" w14:anchorId="257506CC">
                <v:shape id="_x0000_i1596" type="#_x0000_t75" style="width:77.45pt;height:16.3pt" o:ole="">
                  <v:imagedata r:id="rId988" o:title=""/>
                </v:shape>
                <o:OLEObject Type="Embed" ProgID="Equation.DSMT4" ShapeID="_x0000_i1596" DrawAspect="Content" ObjectID="_1685728724" r:id="rId1090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15929741">
                <v:shape id="_x0000_i1597" type="#_x0000_t75" style="width:38.7pt;height:20.4pt" o:ole="">
                  <v:imagedata r:id="rId990" o:title=""/>
                </v:shape>
                <o:OLEObject Type="Embed" ProgID="Equation.DSMT4" ShapeID="_x0000_i1597" DrawAspect="Content" ObjectID="_1685728725" r:id="rId1091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C846C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55107F1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4BC1862C" w14:textId="77777777" w:rsidTr="00B1733D">
        <w:tc>
          <w:tcPr>
            <w:tcW w:w="7087" w:type="dxa"/>
            <w:shd w:val="clear" w:color="auto" w:fill="FFFFFB"/>
          </w:tcPr>
          <w:p w14:paraId="75622A24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bCs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7: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802" w:dyaOrig="673" w14:anchorId="33C1559B">
                <v:shape id="_x0000_i1598" type="#_x0000_t75" style="width:90.35pt;height:33.95pt" o:ole="">
                  <v:imagedata r:id="rId1006" o:title=""/>
                </v:shape>
                <o:OLEObject Type="Embed" ProgID="Equation.DSMT4" ShapeID="_x0000_i1598" DrawAspect="Content" ObjectID="_1685728726" r:id="rId1092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4" w14:anchorId="1AFDEF9B">
                <v:shape id="_x0000_i1599" type="#_x0000_t75" style="width:44.85pt;height:20.4pt" o:ole="">
                  <v:imagedata r:id="rId1008" o:title=""/>
                </v:shape>
                <o:OLEObject Type="Embed" ProgID="Equation.DSMT4" ShapeID="_x0000_i1599" DrawAspect="Content" ObjectID="_1685728727" r:id="rId1093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1F78E41" w14:textId="77777777" w:rsidR="00B1733D" w:rsidRPr="006C793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bCs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4" w:dyaOrig="255" w14:anchorId="1ADDCE0D">
                <v:shape id="_x0000_i1600" type="#_x0000_t75" style="width:9.5pt;height:12.9pt" o:ole="">
                  <v:imagedata r:id="rId1010" o:title=""/>
                </v:shape>
                <o:OLEObject Type="Embed" ProgID="Equation.DSMT4" ShapeID="_x0000_i1600" DrawAspect="Content" ObjectID="_1685728728" r:id="rId1094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68" w14:anchorId="4A3679CD">
                <v:shape id="_x0000_i1601" type="#_x0000_t75" style="width:8.85pt;height:13.6pt" o:ole="">
                  <v:imagedata r:id="rId1012" o:title=""/>
                </v:shape>
                <o:OLEObject Type="Embed" ProgID="Equation.DSMT4" ShapeID="_x0000_i1601" DrawAspect="Content" ObjectID="_1685728729" r:id="rId1095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55" w14:anchorId="26EB8657">
                <v:shape id="_x0000_i1602" type="#_x0000_t75" style="width:6.8pt;height:12.9pt" o:ole="">
                  <v:imagedata r:id="rId1014" o:title=""/>
                </v:shape>
                <o:OLEObject Type="Embed" ProgID="Equation.DSMT4" ShapeID="_x0000_i1602" DrawAspect="Content" ObjectID="_1685728730" r:id="rId1096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4" w:dyaOrig="255" w14:anchorId="348D7B6B">
                <v:shape id="_x0000_i1603" type="#_x0000_t75" style="width:9.5pt;height:12.9pt" o:ole="">
                  <v:imagedata r:id="rId1016" o:title=""/>
                </v:shape>
                <o:OLEObject Type="Embed" ProgID="Equation.DSMT4" ShapeID="_x0000_i1603" DrawAspect="Content" ObjectID="_1685728731" r:id="rId1097"/>
              </w:object>
            </w:r>
          </w:p>
          <w:p w14:paraId="2119321A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EA3C4CB" w14:textId="77777777" w:rsidR="00B1733D" w:rsidRPr="006C793F" w:rsidRDefault="00B1733D" w:rsidP="0045601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1733D" w:rsidRPr="006C793F" w14:paraId="51D39527" w14:textId="77777777" w:rsidTr="00B1733D">
        <w:tc>
          <w:tcPr>
            <w:tcW w:w="7087" w:type="dxa"/>
            <w:shd w:val="clear" w:color="auto" w:fill="FFFFFB"/>
          </w:tcPr>
          <w:p w14:paraId="5A452B70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Phương trình </w:t>
            </w:r>
            <w:r w:rsidRPr="006C793F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065" w:dyaOrig="375" w14:anchorId="32C47A1C">
                <v:shape id="_x0000_i1604" type="#_x0000_t75" style="width:53pt;height:19pt" o:ole="">
                  <v:imagedata r:id="rId1098" o:title=""/>
                </v:shape>
                <o:OLEObject Type="Embed" ProgID="Equation.DSMT4" ShapeID="_x0000_i1604" DrawAspect="Content" ObjectID="_1685728732" r:id="rId1099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bao nhiêu nghiệm thuộc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740" w:dyaOrig="405" w14:anchorId="368D4D87">
                <v:shape id="_x0000_i1605" type="#_x0000_t75" style="width:86.95pt;height:20.4pt" o:ole="">
                  <v:imagedata r:id="rId1100" o:title=""/>
                </v:shape>
                <o:OLEObject Type="Embed" ProgID="Equation.DSMT4" ShapeID="_x0000_i1605" DrawAspect="Content" ObjectID="_1685728733" r:id="rId1101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AA03F48" w14:textId="77777777" w:rsidR="00B1733D" w:rsidRPr="006C793F" w:rsidRDefault="00B1733D" w:rsidP="0045601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65E40736">
                <v:shape id="_x0000_i1606" type="#_x0000_t75" style="width:27.85pt;height:13.6pt" o:ole="">
                  <v:imagedata r:id="rId1102" o:title=""/>
                </v:shape>
                <o:OLEObject Type="Embed" ProgID="Equation.DSMT4" ShapeID="_x0000_i1606" DrawAspect="Content" ObjectID="_1685728734" r:id="rId1103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77F59448">
                <v:shape id="_x0000_i1607" type="#_x0000_t75" style="width:27.85pt;height:13.6pt" o:ole="">
                  <v:imagedata r:id="rId1104" o:title=""/>
                </v:shape>
                <o:OLEObject Type="Embed" ProgID="Equation.DSMT4" ShapeID="_x0000_i1607" DrawAspect="Content" ObjectID="_1685728735" r:id="rId1105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23467D0D">
                <v:shape id="_x0000_i1608" type="#_x0000_t75" style="width:27.85pt;height:13.6pt" o:ole="">
                  <v:imagedata r:id="rId1106" o:title=""/>
                </v:shape>
                <o:OLEObject Type="Embed" ProgID="Equation.DSMT4" ShapeID="_x0000_i1608" DrawAspect="Content" ObjectID="_1685728736" r:id="rId1107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62382EF7">
                <v:shape id="_x0000_i1609" type="#_x0000_t75" style="width:27.85pt;height:13.6pt" o:ole="">
                  <v:imagedata r:id="rId1108" o:title=""/>
                </v:shape>
                <o:OLEObject Type="Embed" ProgID="Equation.DSMT4" ShapeID="_x0000_i1609" DrawAspect="Content" ObjectID="_1685728737" r:id="rId1109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0A86D98" w14:textId="77777777" w:rsidR="00B1733D" w:rsidRPr="006C793F" w:rsidRDefault="00B1733D" w:rsidP="0045601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38814227" w14:textId="77777777" w:rsidR="00B1733D" w:rsidRPr="006C793F" w:rsidRDefault="00B1733D" w:rsidP="00456018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9119BAE" w14:textId="49B2BCC9" w:rsidR="00FE65FC" w:rsidRPr="000758DF" w:rsidRDefault="00FE65FC" w:rsidP="00797DA4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</w:p>
    <w:bookmarkEnd w:id="0"/>
    <w:p w14:paraId="4B61DDF1" w14:textId="36296848" w:rsidR="00191A8C" w:rsidRPr="007303C3" w:rsidRDefault="00191A8C" w:rsidP="0015526B">
      <w:pPr>
        <w:tabs>
          <w:tab w:val="left" w:pos="7282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sectPr w:rsidR="00191A8C" w:rsidRPr="007303C3" w:rsidSect="00432F49">
      <w:headerReference w:type="default" r:id="rId1110"/>
      <w:footerReference w:type="default" r:id="rId1111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AFF803" w14:textId="77777777" w:rsidR="006E06CC" w:rsidRDefault="006E06CC" w:rsidP="0032639E">
      <w:pPr>
        <w:spacing w:after="0" w:line="240" w:lineRule="auto"/>
      </w:pPr>
      <w:r>
        <w:separator/>
      </w:r>
    </w:p>
  </w:endnote>
  <w:endnote w:type="continuationSeparator" w:id="0">
    <w:p w14:paraId="2243BC7A" w14:textId="77777777" w:rsidR="006E06CC" w:rsidRDefault="006E06CC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139B120" w:rsidR="005D5C65" w:rsidRDefault="005D5C65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EB9DBC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D83D38" id="Star: 5 Points 55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040214" id="Star: 5 Points 1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80DA3B0" id="Star: 5 Points 52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ZSAAIAAEQ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5D5C65" w:rsidRDefault="005D5C65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AAE8DB" w14:textId="77777777" w:rsidR="006E06CC" w:rsidRDefault="006E06CC" w:rsidP="0032639E">
      <w:pPr>
        <w:spacing w:after="0" w:line="240" w:lineRule="auto"/>
      </w:pPr>
      <w:r>
        <w:separator/>
      </w:r>
    </w:p>
  </w:footnote>
  <w:footnote w:type="continuationSeparator" w:id="0">
    <w:p w14:paraId="5A6A8C55" w14:textId="77777777" w:rsidR="006E06CC" w:rsidRDefault="006E06CC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2F3DB21" w:rsidR="005D5C65" w:rsidRDefault="005D5C65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7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5D5C65" w:rsidRDefault="005D5C6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4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9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0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2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3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4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5D5C65" w:rsidRDefault="005D5C6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55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5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Oct+gwAAKx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">
              <v:group id="Group 22" o:spid="_x0000_s1186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group id="Group 2" o:spid="_x0000_s1187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27" o:spid="_x0000_s118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29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shape id="Diagonal Stripe 40" o:spid="_x0000_s1190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1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2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3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4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5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6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7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roundrect id="Rectangle: Rounded Corners 38" o:spid="_x0000_s1198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9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0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201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<v:textbox>
                      <w:txbxContent>
                        <w:p w14:paraId="43FB5602" w14:textId="77777777" w:rsidR="005D5C65" w:rsidRDefault="005D5C6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2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6" o:spid="_x0000_s1203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">
                    <v:group id="Group 8" o:spid="_x0000_s1204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19" o:spid="_x0000_s1205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6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F7wgAAANsAAAAPAAAAZHJzL2Rvd25yZXYueG1sRE9Na8JA&#10;EL0L/odlBG+6UbA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DFdfF7wgAAANsAAAAPAAAA&#10;AAAAAAAAAAAAAAcCAABkcnMvZG93bnJldi54bWxQSwUGAAAAAAMAAwC3AAAA9gIAAAAA&#10;" fillcolor="#9acd4c [3204]" strokecolor="#dfebf4 [664]" strokeweight="1.25pt"/>
                      <v:roundrect id="Rectangle: Rounded Corners 21" o:spid="_x0000_s1207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" fillcolor="yellow" strokecolor="#dfebf4 [664]" strokeweight="1.25pt"/>
                      <v:roundrect id="Rectangle: Rounded Corners 22" o:spid="_x0000_s1208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9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0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1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2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roundrect id="Rectangle: Rounded Corners 17" o:spid="_x0000_s1213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" fillcolor="#00c" stroked="f" strokeweight="1.25pt"/>
                      <v:roundrect id="Rectangle: Rounded Corners 18" o:spid="_x0000_s1214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" fillcolor="#feffd5" stroked="f" strokeweight="1.25pt"/>
                    </v:group>
                    <v:roundrect id="Rectangle: Rounded Corners 16" o:spid="_x0000_s1215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" fillcolor="#ffc000" stroked="f" strokeweight="1.25pt"/>
                    <v:roundrect id="Rectangle: Rounded Corners 14" o:spid="_x0000_s1216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" fillcolor="#eefed2" stroked="f" strokeweight="1.25pt"/>
                  </v:group>
                  <v:rect id="Rectangle 7" o:spid="_x0000_s1217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UjcxAAAANsAAAAPAAAAZHJzL2Rvd25yZXYueG1sRI9Ba8JA&#10;FITvBf/D8gQvohulF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OZdSNzEAAAA2wAAAA8A&#10;AAAAAAAAAAAAAAAABwIAAGRycy9kb3ducmV2LnhtbFBLBQYAAAAAAwADALcAAAD4AgAAAAA=&#10;" filled="f" stroked="f">
                    <v:textbox>
                      <w:txbxContent>
                        <w:p w14:paraId="7C4D95BD" w14:textId="5326EDE9" w:rsidR="005D5C65" w:rsidRDefault="005D5C6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8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" fillcolor="#ffc000" strokecolor="#00c" strokeweight="1.25pt"/>
                <v:roundrect id="Rectangle: Rounded Corners 5" o:spid="_x0000_s1219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0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1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063B7911" w:rsidR="005D5C65" w:rsidRDefault="005D5C6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221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" filled="f" stroked="f">
              <v:textbox>
                <w:txbxContent>
                  <w:p w14:paraId="14E159D7" w14:textId="063B7911" w:rsidR="005D5C65" w:rsidRDefault="005D5C6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1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5D5C65" w:rsidRPr="009E41A3" w:rsidRDefault="005D5C6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kwNnqVgCAAAh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D5C65" w:rsidRPr="009E41A3" w:rsidRDefault="005D5C6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537FD8"/>
    <w:multiLevelType w:val="hybridMultilevel"/>
    <w:tmpl w:val="9F9C918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C87F74"/>
    <w:multiLevelType w:val="hybridMultilevel"/>
    <w:tmpl w:val="B72814FE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121558A9"/>
    <w:multiLevelType w:val="hybridMultilevel"/>
    <w:tmpl w:val="38F226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62B19"/>
    <w:multiLevelType w:val="hybridMultilevel"/>
    <w:tmpl w:val="586A3C6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EC0ABD"/>
    <w:multiLevelType w:val="hybridMultilevel"/>
    <w:tmpl w:val="E8A8243A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0901F0"/>
    <w:multiLevelType w:val="hybridMultilevel"/>
    <w:tmpl w:val="18D2985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631E91"/>
    <w:multiLevelType w:val="hybridMultilevel"/>
    <w:tmpl w:val="AB347E08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4C81B75"/>
    <w:multiLevelType w:val="hybridMultilevel"/>
    <w:tmpl w:val="472817F8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CD4024"/>
    <w:multiLevelType w:val="hybridMultilevel"/>
    <w:tmpl w:val="78166FCC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4901F7"/>
    <w:multiLevelType w:val="hybridMultilevel"/>
    <w:tmpl w:val="0F6279D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AE64AB"/>
    <w:multiLevelType w:val="hybridMultilevel"/>
    <w:tmpl w:val="A57CF1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601173"/>
    <w:multiLevelType w:val="hybridMultilevel"/>
    <w:tmpl w:val="58182A2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9043E2"/>
    <w:multiLevelType w:val="hybridMultilevel"/>
    <w:tmpl w:val="18EA1AC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9516E6"/>
    <w:multiLevelType w:val="hybridMultilevel"/>
    <w:tmpl w:val="6EAC1FF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153D73"/>
    <w:multiLevelType w:val="hybridMultilevel"/>
    <w:tmpl w:val="2A4E3D86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CA7E52"/>
    <w:multiLevelType w:val="hybridMultilevel"/>
    <w:tmpl w:val="E64EF5C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415993"/>
    <w:multiLevelType w:val="hybridMultilevel"/>
    <w:tmpl w:val="508C8FD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514EAE"/>
    <w:multiLevelType w:val="hybridMultilevel"/>
    <w:tmpl w:val="D3002D94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B46545"/>
    <w:multiLevelType w:val="hybridMultilevel"/>
    <w:tmpl w:val="86444F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964045"/>
    <w:multiLevelType w:val="hybridMultilevel"/>
    <w:tmpl w:val="B5A4EEF6"/>
    <w:lvl w:ilvl="0" w:tplc="A79EF93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18"/>
  </w:num>
  <w:num w:numId="4">
    <w:abstractNumId w:val="12"/>
  </w:num>
  <w:num w:numId="5">
    <w:abstractNumId w:val="21"/>
  </w:num>
  <w:num w:numId="6">
    <w:abstractNumId w:val="19"/>
  </w:num>
  <w:num w:numId="7">
    <w:abstractNumId w:val="0"/>
  </w:num>
  <w:num w:numId="8">
    <w:abstractNumId w:val="3"/>
  </w:num>
  <w:num w:numId="9">
    <w:abstractNumId w:val="6"/>
  </w:num>
  <w:num w:numId="10">
    <w:abstractNumId w:val="2"/>
  </w:num>
  <w:num w:numId="11">
    <w:abstractNumId w:val="4"/>
  </w:num>
  <w:num w:numId="12">
    <w:abstractNumId w:val="10"/>
  </w:num>
  <w:num w:numId="13">
    <w:abstractNumId w:val="20"/>
  </w:num>
  <w:num w:numId="14">
    <w:abstractNumId w:val="9"/>
  </w:num>
  <w:num w:numId="15">
    <w:abstractNumId w:val="14"/>
  </w:num>
  <w:num w:numId="16">
    <w:abstractNumId w:val="15"/>
  </w:num>
  <w:num w:numId="17">
    <w:abstractNumId w:val="11"/>
  </w:num>
  <w:num w:numId="18">
    <w:abstractNumId w:val="16"/>
  </w:num>
  <w:num w:numId="19">
    <w:abstractNumId w:val="1"/>
  </w:num>
  <w:num w:numId="20">
    <w:abstractNumId w:val="8"/>
  </w:num>
  <w:num w:numId="21">
    <w:abstractNumId w:val="13"/>
  </w:num>
  <w:num w:numId="22">
    <w:abstractNumId w:val="17"/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2285"/>
    <w:rsid w:val="00036442"/>
    <w:rsid w:val="00050372"/>
    <w:rsid w:val="0005310E"/>
    <w:rsid w:val="00057062"/>
    <w:rsid w:val="00073AE8"/>
    <w:rsid w:val="0008134E"/>
    <w:rsid w:val="0008778F"/>
    <w:rsid w:val="0009414F"/>
    <w:rsid w:val="000A6C98"/>
    <w:rsid w:val="000B116E"/>
    <w:rsid w:val="000C4040"/>
    <w:rsid w:val="000D2819"/>
    <w:rsid w:val="000E1D60"/>
    <w:rsid w:val="00107110"/>
    <w:rsid w:val="00115773"/>
    <w:rsid w:val="00131218"/>
    <w:rsid w:val="0015526B"/>
    <w:rsid w:val="001611D6"/>
    <w:rsid w:val="0016598F"/>
    <w:rsid w:val="001748AA"/>
    <w:rsid w:val="00182E86"/>
    <w:rsid w:val="00190F37"/>
    <w:rsid w:val="00191A8C"/>
    <w:rsid w:val="00195FF0"/>
    <w:rsid w:val="001B178C"/>
    <w:rsid w:val="001E2801"/>
    <w:rsid w:val="001E656A"/>
    <w:rsid w:val="00206438"/>
    <w:rsid w:val="00232977"/>
    <w:rsid w:val="0025282B"/>
    <w:rsid w:val="0028087F"/>
    <w:rsid w:val="002E5BA3"/>
    <w:rsid w:val="002F0399"/>
    <w:rsid w:val="00301A14"/>
    <w:rsid w:val="003239E8"/>
    <w:rsid w:val="0032639E"/>
    <w:rsid w:val="00330683"/>
    <w:rsid w:val="00385CB0"/>
    <w:rsid w:val="00396E63"/>
    <w:rsid w:val="003C5D82"/>
    <w:rsid w:val="0042620E"/>
    <w:rsid w:val="00432F49"/>
    <w:rsid w:val="00433B15"/>
    <w:rsid w:val="00440247"/>
    <w:rsid w:val="00460B37"/>
    <w:rsid w:val="0046180A"/>
    <w:rsid w:val="004B3B60"/>
    <w:rsid w:val="004C232E"/>
    <w:rsid w:val="004C3B41"/>
    <w:rsid w:val="004C56B6"/>
    <w:rsid w:val="004E63D1"/>
    <w:rsid w:val="004F4E04"/>
    <w:rsid w:val="00501A08"/>
    <w:rsid w:val="00535B2E"/>
    <w:rsid w:val="005436FA"/>
    <w:rsid w:val="00547EDE"/>
    <w:rsid w:val="0056504D"/>
    <w:rsid w:val="0058239D"/>
    <w:rsid w:val="00585611"/>
    <w:rsid w:val="00591202"/>
    <w:rsid w:val="005A1C22"/>
    <w:rsid w:val="005B0852"/>
    <w:rsid w:val="005B299F"/>
    <w:rsid w:val="005D5C65"/>
    <w:rsid w:val="005F6A01"/>
    <w:rsid w:val="00654DBE"/>
    <w:rsid w:val="006A059C"/>
    <w:rsid w:val="006A4235"/>
    <w:rsid w:val="006C6B00"/>
    <w:rsid w:val="006E06CC"/>
    <w:rsid w:val="006F01C1"/>
    <w:rsid w:val="007117B6"/>
    <w:rsid w:val="00713C79"/>
    <w:rsid w:val="007303C3"/>
    <w:rsid w:val="0073482F"/>
    <w:rsid w:val="00761AFE"/>
    <w:rsid w:val="00766F59"/>
    <w:rsid w:val="00776B60"/>
    <w:rsid w:val="00787980"/>
    <w:rsid w:val="007960DB"/>
    <w:rsid w:val="00797DA4"/>
    <w:rsid w:val="007A423D"/>
    <w:rsid w:val="007C4797"/>
    <w:rsid w:val="007E00ED"/>
    <w:rsid w:val="007E6452"/>
    <w:rsid w:val="007F3458"/>
    <w:rsid w:val="007F3815"/>
    <w:rsid w:val="007F5E58"/>
    <w:rsid w:val="008253CA"/>
    <w:rsid w:val="008331AF"/>
    <w:rsid w:val="00833726"/>
    <w:rsid w:val="00843A05"/>
    <w:rsid w:val="00845352"/>
    <w:rsid w:val="00845A73"/>
    <w:rsid w:val="00860D7E"/>
    <w:rsid w:val="00863642"/>
    <w:rsid w:val="008856C9"/>
    <w:rsid w:val="00892566"/>
    <w:rsid w:val="008A1761"/>
    <w:rsid w:val="008A56A4"/>
    <w:rsid w:val="008B1831"/>
    <w:rsid w:val="008B5049"/>
    <w:rsid w:val="009105B6"/>
    <w:rsid w:val="00944EE0"/>
    <w:rsid w:val="00944F27"/>
    <w:rsid w:val="00957579"/>
    <w:rsid w:val="00993994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E2F62"/>
    <w:rsid w:val="00AF24C9"/>
    <w:rsid w:val="00B07CD6"/>
    <w:rsid w:val="00B1733D"/>
    <w:rsid w:val="00B36478"/>
    <w:rsid w:val="00B40FE1"/>
    <w:rsid w:val="00B50701"/>
    <w:rsid w:val="00B52447"/>
    <w:rsid w:val="00B73CA2"/>
    <w:rsid w:val="00B85846"/>
    <w:rsid w:val="00B92A5C"/>
    <w:rsid w:val="00BB0466"/>
    <w:rsid w:val="00BB1BC2"/>
    <w:rsid w:val="00BC690F"/>
    <w:rsid w:val="00BD217B"/>
    <w:rsid w:val="00C1207B"/>
    <w:rsid w:val="00C12161"/>
    <w:rsid w:val="00C20390"/>
    <w:rsid w:val="00C4244D"/>
    <w:rsid w:val="00C753A9"/>
    <w:rsid w:val="00CC3123"/>
    <w:rsid w:val="00CF465F"/>
    <w:rsid w:val="00D047D9"/>
    <w:rsid w:val="00D06500"/>
    <w:rsid w:val="00D10091"/>
    <w:rsid w:val="00D1245B"/>
    <w:rsid w:val="00D27D8C"/>
    <w:rsid w:val="00D44B9C"/>
    <w:rsid w:val="00D562AE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91B7D"/>
    <w:rsid w:val="00E92B16"/>
    <w:rsid w:val="00E9420D"/>
    <w:rsid w:val="00E94B5C"/>
    <w:rsid w:val="00E96054"/>
    <w:rsid w:val="00EA561D"/>
    <w:rsid w:val="00EA61E4"/>
    <w:rsid w:val="00EB62CD"/>
    <w:rsid w:val="00EC5D1C"/>
    <w:rsid w:val="00ED000C"/>
    <w:rsid w:val="00EF227A"/>
    <w:rsid w:val="00F27246"/>
    <w:rsid w:val="00F278AC"/>
    <w:rsid w:val="00F2792A"/>
    <w:rsid w:val="00F42AEF"/>
    <w:rsid w:val="00F628EE"/>
    <w:rsid w:val="00F65F1A"/>
    <w:rsid w:val="00F74F32"/>
    <w:rsid w:val="00F8291B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116.bin"/><Relationship Id="rId268" Type="http://schemas.openxmlformats.org/officeDocument/2006/relationships/oleObject" Target="embeddings/oleObject170.bin"/><Relationship Id="rId475" Type="http://schemas.openxmlformats.org/officeDocument/2006/relationships/oleObject" Target="embeddings/oleObject281.bin"/><Relationship Id="rId682" Type="http://schemas.openxmlformats.org/officeDocument/2006/relationships/image" Target="media/image279.wmf"/><Relationship Id="rId128" Type="http://schemas.openxmlformats.org/officeDocument/2006/relationships/oleObject" Target="embeddings/oleObject85.bin"/><Relationship Id="rId335" Type="http://schemas.openxmlformats.org/officeDocument/2006/relationships/image" Target="media/image120.wmf"/><Relationship Id="rId542" Type="http://schemas.openxmlformats.org/officeDocument/2006/relationships/image" Target="media/image220.wmf"/><Relationship Id="rId987" Type="http://schemas.openxmlformats.org/officeDocument/2006/relationships/oleObject" Target="embeddings/oleObject569.bin"/><Relationship Id="rId402" Type="http://schemas.openxmlformats.org/officeDocument/2006/relationships/oleObject" Target="embeddings/oleObject242.bin"/><Relationship Id="rId847" Type="http://schemas.openxmlformats.org/officeDocument/2006/relationships/oleObject" Target="embeddings/oleObject485.bin"/><Relationship Id="rId1032" Type="http://schemas.openxmlformats.org/officeDocument/2006/relationships/image" Target="media/image434.wmf"/><Relationship Id="rId707" Type="http://schemas.openxmlformats.org/officeDocument/2006/relationships/oleObject" Target="embeddings/oleObject409.bin"/><Relationship Id="rId914" Type="http://schemas.openxmlformats.org/officeDocument/2006/relationships/oleObject" Target="embeddings/oleObject522.bin"/><Relationship Id="rId43" Type="http://schemas.openxmlformats.org/officeDocument/2006/relationships/oleObject" Target="embeddings/oleObject19.bin"/><Relationship Id="rId192" Type="http://schemas.openxmlformats.org/officeDocument/2006/relationships/oleObject" Target="embeddings/oleObject127.bin"/><Relationship Id="rId497" Type="http://schemas.openxmlformats.org/officeDocument/2006/relationships/oleObject" Target="embeddings/oleObject293.bin"/><Relationship Id="rId357" Type="http://schemas.openxmlformats.org/officeDocument/2006/relationships/image" Target="media/image131.wmf"/><Relationship Id="rId217" Type="http://schemas.openxmlformats.org/officeDocument/2006/relationships/image" Target="media/image71.wmf"/><Relationship Id="rId564" Type="http://schemas.openxmlformats.org/officeDocument/2006/relationships/image" Target="media/image221.wmf"/><Relationship Id="rId771" Type="http://schemas.openxmlformats.org/officeDocument/2006/relationships/image" Target="media/image321.wmf"/><Relationship Id="rId869" Type="http://schemas.openxmlformats.org/officeDocument/2006/relationships/oleObject" Target="embeddings/oleObject496.bin"/><Relationship Id="rId424" Type="http://schemas.openxmlformats.org/officeDocument/2006/relationships/oleObject" Target="embeddings/oleObject253.bin"/><Relationship Id="rId631" Type="http://schemas.openxmlformats.org/officeDocument/2006/relationships/oleObject" Target="embeddings/oleObject371.bin"/><Relationship Id="rId729" Type="http://schemas.openxmlformats.org/officeDocument/2006/relationships/image" Target="media/image300.wmf"/><Relationship Id="rId1054" Type="http://schemas.openxmlformats.org/officeDocument/2006/relationships/oleObject" Target="embeddings/oleObject605.bin"/><Relationship Id="rId936" Type="http://schemas.openxmlformats.org/officeDocument/2006/relationships/image" Target="media/image389.wmf"/><Relationship Id="rId65" Type="http://schemas.openxmlformats.org/officeDocument/2006/relationships/oleObject" Target="embeddings/oleObject30.bin"/><Relationship Id="rId281" Type="http://schemas.openxmlformats.org/officeDocument/2006/relationships/oleObject" Target="embeddings/oleObject179.bin"/><Relationship Id="rId141" Type="http://schemas.openxmlformats.org/officeDocument/2006/relationships/oleObject" Target="embeddings/oleObject97.bin"/><Relationship Id="rId379" Type="http://schemas.openxmlformats.org/officeDocument/2006/relationships/image" Target="media/image142.wmf"/><Relationship Id="rId586" Type="http://schemas.openxmlformats.org/officeDocument/2006/relationships/image" Target="media/image232.wmf"/><Relationship Id="rId793" Type="http://schemas.openxmlformats.org/officeDocument/2006/relationships/image" Target="media/image332.wmf"/><Relationship Id="rId7" Type="http://schemas.openxmlformats.org/officeDocument/2006/relationships/endnotes" Target="endnotes.xml"/><Relationship Id="rId239" Type="http://schemas.openxmlformats.org/officeDocument/2006/relationships/oleObject" Target="embeddings/oleObject153.bin"/><Relationship Id="rId446" Type="http://schemas.openxmlformats.org/officeDocument/2006/relationships/oleObject" Target="embeddings/oleObject264.bin"/><Relationship Id="rId653" Type="http://schemas.openxmlformats.org/officeDocument/2006/relationships/oleObject" Target="embeddings/oleObject382.bin"/><Relationship Id="rId1076" Type="http://schemas.openxmlformats.org/officeDocument/2006/relationships/oleObject" Target="embeddings/oleObject616.bin"/><Relationship Id="rId306" Type="http://schemas.openxmlformats.org/officeDocument/2006/relationships/oleObject" Target="embeddings/oleObject194.bin"/><Relationship Id="rId860" Type="http://schemas.openxmlformats.org/officeDocument/2006/relationships/image" Target="media/image362.wmf"/><Relationship Id="rId958" Type="http://schemas.openxmlformats.org/officeDocument/2006/relationships/oleObject" Target="embeddings/oleObject554.bin"/><Relationship Id="rId87" Type="http://schemas.openxmlformats.org/officeDocument/2006/relationships/oleObject" Target="embeddings/oleObject52.bin"/><Relationship Id="rId513" Type="http://schemas.openxmlformats.org/officeDocument/2006/relationships/oleObject" Target="embeddings/oleObject301.bin"/><Relationship Id="rId720" Type="http://schemas.openxmlformats.org/officeDocument/2006/relationships/oleObject" Target="embeddings/oleObject418.bin"/><Relationship Id="rId818" Type="http://schemas.openxmlformats.org/officeDocument/2006/relationships/oleObject" Target="embeddings/oleObject470.bin"/><Relationship Id="rId1003" Type="http://schemas.openxmlformats.org/officeDocument/2006/relationships/oleObject" Target="embeddings/oleObject577.bin"/><Relationship Id="rId14" Type="http://schemas.openxmlformats.org/officeDocument/2006/relationships/oleObject" Target="embeddings/oleObject3.bin"/><Relationship Id="rId317" Type="http://schemas.openxmlformats.org/officeDocument/2006/relationships/image" Target="media/image111.wmf"/><Relationship Id="rId524" Type="http://schemas.openxmlformats.org/officeDocument/2006/relationships/image" Target="media/image211.wmf"/><Relationship Id="rId731" Type="http://schemas.openxmlformats.org/officeDocument/2006/relationships/image" Target="media/image301.wmf"/><Relationship Id="rId98" Type="http://schemas.openxmlformats.org/officeDocument/2006/relationships/image" Target="media/image29.wmf"/><Relationship Id="rId163" Type="http://schemas.openxmlformats.org/officeDocument/2006/relationships/image" Target="media/image44.wmf"/><Relationship Id="rId370" Type="http://schemas.openxmlformats.org/officeDocument/2006/relationships/oleObject" Target="embeddings/oleObject226.bin"/><Relationship Id="rId829" Type="http://schemas.openxmlformats.org/officeDocument/2006/relationships/oleObject" Target="embeddings/oleObject476.bin"/><Relationship Id="rId1014" Type="http://schemas.openxmlformats.org/officeDocument/2006/relationships/image" Target="media/image425.wmf"/><Relationship Id="rId230" Type="http://schemas.openxmlformats.org/officeDocument/2006/relationships/oleObject" Target="embeddings/oleObject147.bin"/><Relationship Id="rId468" Type="http://schemas.openxmlformats.org/officeDocument/2006/relationships/oleObject" Target="embeddings/oleObject275.bin"/><Relationship Id="rId675" Type="http://schemas.openxmlformats.org/officeDocument/2006/relationships/oleObject" Target="embeddings/oleObject393.bin"/><Relationship Id="rId882" Type="http://schemas.openxmlformats.org/officeDocument/2006/relationships/oleObject" Target="embeddings/oleObject503.bin"/><Relationship Id="rId1098" Type="http://schemas.openxmlformats.org/officeDocument/2006/relationships/image" Target="media/image457.wmf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205.bin"/><Relationship Id="rId535" Type="http://schemas.openxmlformats.org/officeDocument/2006/relationships/oleObject" Target="embeddings/oleObject312.bin"/><Relationship Id="rId742" Type="http://schemas.openxmlformats.org/officeDocument/2006/relationships/oleObject" Target="embeddings/oleObject429.bin"/><Relationship Id="rId174" Type="http://schemas.openxmlformats.org/officeDocument/2006/relationships/oleObject" Target="embeddings/oleObject118.bin"/><Relationship Id="rId381" Type="http://schemas.openxmlformats.org/officeDocument/2006/relationships/image" Target="media/image143.wmf"/><Relationship Id="rId602" Type="http://schemas.openxmlformats.org/officeDocument/2006/relationships/image" Target="media/image240.wmf"/><Relationship Id="rId1025" Type="http://schemas.openxmlformats.org/officeDocument/2006/relationships/oleObject" Target="embeddings/oleObject588.bin"/><Relationship Id="rId241" Type="http://schemas.openxmlformats.org/officeDocument/2006/relationships/oleObject" Target="embeddings/oleObject154.bin"/><Relationship Id="rId479" Type="http://schemas.openxmlformats.org/officeDocument/2006/relationships/oleObject" Target="embeddings/oleObject284.bin"/><Relationship Id="rId686" Type="http://schemas.openxmlformats.org/officeDocument/2006/relationships/image" Target="media/image281.wmf"/><Relationship Id="rId893" Type="http://schemas.openxmlformats.org/officeDocument/2006/relationships/image" Target="media/image378.wmf"/><Relationship Id="rId907" Type="http://schemas.openxmlformats.org/officeDocument/2006/relationships/image" Target="media/image385.wmf"/><Relationship Id="rId36" Type="http://schemas.openxmlformats.org/officeDocument/2006/relationships/image" Target="media/image14.wmf"/><Relationship Id="rId339" Type="http://schemas.openxmlformats.org/officeDocument/2006/relationships/image" Target="media/image122.wmf"/><Relationship Id="rId546" Type="http://schemas.openxmlformats.org/officeDocument/2006/relationships/oleObject" Target="embeddings/oleObject319.bin"/><Relationship Id="rId753" Type="http://schemas.openxmlformats.org/officeDocument/2006/relationships/image" Target="media/image312.wmf"/><Relationship Id="rId101" Type="http://schemas.openxmlformats.org/officeDocument/2006/relationships/oleObject" Target="embeddings/oleObject64.bin"/><Relationship Id="rId185" Type="http://schemas.openxmlformats.org/officeDocument/2006/relationships/image" Target="media/image55.wmf"/><Relationship Id="rId406" Type="http://schemas.openxmlformats.org/officeDocument/2006/relationships/oleObject" Target="embeddings/oleObject244.bin"/><Relationship Id="rId960" Type="http://schemas.openxmlformats.org/officeDocument/2006/relationships/image" Target="media/image398.wmf"/><Relationship Id="rId1036" Type="http://schemas.openxmlformats.org/officeDocument/2006/relationships/image" Target="media/image436.wmf"/><Relationship Id="rId392" Type="http://schemas.openxmlformats.org/officeDocument/2006/relationships/oleObject" Target="embeddings/oleObject237.bin"/><Relationship Id="rId613" Type="http://schemas.openxmlformats.org/officeDocument/2006/relationships/oleObject" Target="embeddings/oleObject362.bin"/><Relationship Id="rId697" Type="http://schemas.openxmlformats.org/officeDocument/2006/relationships/oleObject" Target="embeddings/oleObject404.bin"/><Relationship Id="rId820" Type="http://schemas.openxmlformats.org/officeDocument/2006/relationships/oleObject" Target="embeddings/oleObject471.bin"/><Relationship Id="rId918" Type="http://schemas.openxmlformats.org/officeDocument/2006/relationships/oleObject" Target="embeddings/oleObject526.bin"/><Relationship Id="rId252" Type="http://schemas.openxmlformats.org/officeDocument/2006/relationships/oleObject" Target="embeddings/oleObject160.bin"/><Relationship Id="rId1103" Type="http://schemas.openxmlformats.org/officeDocument/2006/relationships/oleObject" Target="embeddings/oleObject637.bin"/><Relationship Id="rId47" Type="http://schemas.openxmlformats.org/officeDocument/2006/relationships/oleObject" Target="embeddings/oleObject21.bin"/><Relationship Id="rId112" Type="http://schemas.openxmlformats.org/officeDocument/2006/relationships/oleObject" Target="embeddings/oleObject71.bin"/><Relationship Id="rId557" Type="http://schemas.openxmlformats.org/officeDocument/2006/relationships/oleObject" Target="embeddings/oleObject330.bin"/><Relationship Id="rId764" Type="http://schemas.openxmlformats.org/officeDocument/2006/relationships/oleObject" Target="embeddings/oleObject440.bin"/><Relationship Id="rId971" Type="http://schemas.openxmlformats.org/officeDocument/2006/relationships/oleObject" Target="embeddings/oleObject561.bin"/><Relationship Id="rId196" Type="http://schemas.openxmlformats.org/officeDocument/2006/relationships/oleObject" Target="embeddings/oleObject129.bin"/><Relationship Id="rId417" Type="http://schemas.openxmlformats.org/officeDocument/2006/relationships/image" Target="media/image161.wmf"/><Relationship Id="rId624" Type="http://schemas.openxmlformats.org/officeDocument/2006/relationships/image" Target="media/image250.wmf"/><Relationship Id="rId831" Type="http://schemas.openxmlformats.org/officeDocument/2006/relationships/oleObject" Target="embeddings/oleObject477.bin"/><Relationship Id="rId1047" Type="http://schemas.openxmlformats.org/officeDocument/2006/relationships/oleObject" Target="embeddings/oleObject600.bin"/><Relationship Id="rId263" Type="http://schemas.openxmlformats.org/officeDocument/2006/relationships/image" Target="media/image89.wmf"/><Relationship Id="rId470" Type="http://schemas.openxmlformats.org/officeDocument/2006/relationships/oleObject" Target="embeddings/oleObject277.bin"/><Relationship Id="rId929" Type="http://schemas.openxmlformats.org/officeDocument/2006/relationships/oleObject" Target="embeddings/oleObject537.bin"/><Relationship Id="rId58" Type="http://schemas.openxmlformats.org/officeDocument/2006/relationships/image" Target="media/image25.wmf"/><Relationship Id="rId123" Type="http://schemas.openxmlformats.org/officeDocument/2006/relationships/oleObject" Target="embeddings/oleObject80.bin"/><Relationship Id="rId330" Type="http://schemas.openxmlformats.org/officeDocument/2006/relationships/oleObject" Target="embeddings/oleObject206.bin"/><Relationship Id="rId568" Type="http://schemas.openxmlformats.org/officeDocument/2006/relationships/image" Target="media/image223.wmf"/><Relationship Id="rId775" Type="http://schemas.openxmlformats.org/officeDocument/2006/relationships/image" Target="media/image323.wmf"/><Relationship Id="rId982" Type="http://schemas.openxmlformats.org/officeDocument/2006/relationships/image" Target="media/image409.wmf"/><Relationship Id="rId428" Type="http://schemas.openxmlformats.org/officeDocument/2006/relationships/oleObject" Target="embeddings/oleObject255.bin"/><Relationship Id="rId635" Type="http://schemas.openxmlformats.org/officeDocument/2006/relationships/oleObject" Target="embeddings/oleObject373.bin"/><Relationship Id="rId842" Type="http://schemas.openxmlformats.org/officeDocument/2006/relationships/image" Target="media/image353.wmf"/><Relationship Id="rId1058" Type="http://schemas.openxmlformats.org/officeDocument/2006/relationships/oleObject" Target="embeddings/oleObject607.bin"/><Relationship Id="rId274" Type="http://schemas.openxmlformats.org/officeDocument/2006/relationships/oleObject" Target="embeddings/oleObject173.bin"/><Relationship Id="rId481" Type="http://schemas.openxmlformats.org/officeDocument/2006/relationships/oleObject" Target="embeddings/oleObject285.bin"/><Relationship Id="rId702" Type="http://schemas.openxmlformats.org/officeDocument/2006/relationships/image" Target="media/image289.wmf"/><Relationship Id="rId69" Type="http://schemas.openxmlformats.org/officeDocument/2006/relationships/oleObject" Target="embeddings/oleObject34.bin"/><Relationship Id="rId134" Type="http://schemas.openxmlformats.org/officeDocument/2006/relationships/image" Target="media/image37.wmf"/><Relationship Id="rId579" Type="http://schemas.openxmlformats.org/officeDocument/2006/relationships/oleObject" Target="embeddings/oleObject344.bin"/><Relationship Id="rId786" Type="http://schemas.openxmlformats.org/officeDocument/2006/relationships/oleObject" Target="embeddings/oleObject451.bin"/><Relationship Id="rId993" Type="http://schemas.openxmlformats.org/officeDocument/2006/relationships/oleObject" Target="embeddings/oleObject572.bin"/><Relationship Id="rId341" Type="http://schemas.openxmlformats.org/officeDocument/2006/relationships/image" Target="media/image123.wmf"/><Relationship Id="rId439" Type="http://schemas.openxmlformats.org/officeDocument/2006/relationships/image" Target="media/image172.wmf"/><Relationship Id="rId646" Type="http://schemas.openxmlformats.org/officeDocument/2006/relationships/image" Target="media/image261.wmf"/><Relationship Id="rId1069" Type="http://schemas.openxmlformats.org/officeDocument/2006/relationships/image" Target="media/image450.wmf"/><Relationship Id="rId201" Type="http://schemas.openxmlformats.org/officeDocument/2006/relationships/image" Target="media/image63.wmf"/><Relationship Id="rId285" Type="http://schemas.openxmlformats.org/officeDocument/2006/relationships/oleObject" Target="embeddings/oleObject181.bin"/><Relationship Id="rId506" Type="http://schemas.openxmlformats.org/officeDocument/2006/relationships/image" Target="media/image202.wmf"/><Relationship Id="rId853" Type="http://schemas.openxmlformats.org/officeDocument/2006/relationships/oleObject" Target="embeddings/oleObject488.bin"/><Relationship Id="rId492" Type="http://schemas.openxmlformats.org/officeDocument/2006/relationships/image" Target="media/image195.wmf"/><Relationship Id="rId713" Type="http://schemas.openxmlformats.org/officeDocument/2006/relationships/oleObject" Target="embeddings/oleObject412.bin"/><Relationship Id="rId797" Type="http://schemas.openxmlformats.org/officeDocument/2006/relationships/image" Target="media/image334.wmf"/><Relationship Id="rId920" Type="http://schemas.openxmlformats.org/officeDocument/2006/relationships/oleObject" Target="embeddings/oleObject528.bin"/><Relationship Id="rId145" Type="http://schemas.openxmlformats.org/officeDocument/2006/relationships/oleObject" Target="embeddings/oleObject101.bin"/><Relationship Id="rId352" Type="http://schemas.openxmlformats.org/officeDocument/2006/relationships/oleObject" Target="embeddings/oleObject217.bin"/><Relationship Id="rId212" Type="http://schemas.openxmlformats.org/officeDocument/2006/relationships/oleObject" Target="embeddings/oleObject137.bin"/><Relationship Id="rId657" Type="http://schemas.openxmlformats.org/officeDocument/2006/relationships/oleObject" Target="embeddings/oleObject384.bin"/><Relationship Id="rId864" Type="http://schemas.openxmlformats.org/officeDocument/2006/relationships/image" Target="media/image364.wmf"/><Relationship Id="rId296" Type="http://schemas.openxmlformats.org/officeDocument/2006/relationships/oleObject" Target="embeddings/oleObject189.bin"/><Relationship Id="rId517" Type="http://schemas.openxmlformats.org/officeDocument/2006/relationships/oleObject" Target="embeddings/oleObject303.bin"/><Relationship Id="rId724" Type="http://schemas.openxmlformats.org/officeDocument/2006/relationships/oleObject" Target="embeddings/oleObject420.bin"/><Relationship Id="rId931" Type="http://schemas.openxmlformats.org/officeDocument/2006/relationships/oleObject" Target="embeddings/oleObject538.bin"/><Relationship Id="rId60" Type="http://schemas.openxmlformats.org/officeDocument/2006/relationships/image" Target="media/image26.wmf"/><Relationship Id="rId156" Type="http://schemas.openxmlformats.org/officeDocument/2006/relationships/oleObject" Target="embeddings/oleObject109.bin"/><Relationship Id="rId363" Type="http://schemas.openxmlformats.org/officeDocument/2006/relationships/image" Target="media/image134.wmf"/><Relationship Id="rId570" Type="http://schemas.openxmlformats.org/officeDocument/2006/relationships/image" Target="media/image224.wmf"/><Relationship Id="rId1007" Type="http://schemas.openxmlformats.org/officeDocument/2006/relationships/oleObject" Target="embeddings/oleObject579.bin"/><Relationship Id="rId223" Type="http://schemas.openxmlformats.org/officeDocument/2006/relationships/image" Target="media/image74.wmf"/><Relationship Id="rId430" Type="http://schemas.openxmlformats.org/officeDocument/2006/relationships/oleObject" Target="embeddings/oleObject256.bin"/><Relationship Id="rId668" Type="http://schemas.openxmlformats.org/officeDocument/2006/relationships/image" Target="media/image272.wmf"/><Relationship Id="rId875" Type="http://schemas.openxmlformats.org/officeDocument/2006/relationships/oleObject" Target="embeddings/oleObject499.bin"/><Relationship Id="rId1060" Type="http://schemas.openxmlformats.org/officeDocument/2006/relationships/oleObject" Target="embeddings/oleObject608.bin"/><Relationship Id="rId18" Type="http://schemas.openxmlformats.org/officeDocument/2006/relationships/oleObject" Target="embeddings/oleObject5.bin"/><Relationship Id="rId528" Type="http://schemas.openxmlformats.org/officeDocument/2006/relationships/image" Target="media/image213.wmf"/><Relationship Id="rId735" Type="http://schemas.openxmlformats.org/officeDocument/2006/relationships/image" Target="media/image303.wmf"/><Relationship Id="rId942" Type="http://schemas.openxmlformats.org/officeDocument/2006/relationships/oleObject" Target="embeddings/oleObject545.bin"/><Relationship Id="rId167" Type="http://schemas.openxmlformats.org/officeDocument/2006/relationships/image" Target="media/image46.wmf"/><Relationship Id="rId374" Type="http://schemas.openxmlformats.org/officeDocument/2006/relationships/oleObject" Target="embeddings/oleObject228.bin"/><Relationship Id="rId581" Type="http://schemas.openxmlformats.org/officeDocument/2006/relationships/oleObject" Target="embeddings/oleObject345.bin"/><Relationship Id="rId1018" Type="http://schemas.openxmlformats.org/officeDocument/2006/relationships/image" Target="media/image427.wmf"/><Relationship Id="rId71" Type="http://schemas.openxmlformats.org/officeDocument/2006/relationships/oleObject" Target="embeddings/oleObject36.bin"/><Relationship Id="rId234" Type="http://schemas.openxmlformats.org/officeDocument/2006/relationships/image" Target="media/image77.wmf"/><Relationship Id="rId679" Type="http://schemas.openxmlformats.org/officeDocument/2006/relationships/oleObject" Target="embeddings/oleObject395.bin"/><Relationship Id="rId802" Type="http://schemas.openxmlformats.org/officeDocument/2006/relationships/oleObject" Target="embeddings/oleObject459.bin"/><Relationship Id="rId886" Type="http://schemas.openxmlformats.org/officeDocument/2006/relationships/oleObject" Target="embeddings/oleObject505.bin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441" Type="http://schemas.openxmlformats.org/officeDocument/2006/relationships/image" Target="media/image173.wmf"/><Relationship Id="rId539" Type="http://schemas.openxmlformats.org/officeDocument/2006/relationships/oleObject" Target="embeddings/oleObject314.bin"/><Relationship Id="rId746" Type="http://schemas.openxmlformats.org/officeDocument/2006/relationships/oleObject" Target="embeddings/oleObject431.bin"/><Relationship Id="rId1071" Type="http://schemas.openxmlformats.org/officeDocument/2006/relationships/image" Target="media/image451.wmf"/><Relationship Id="rId178" Type="http://schemas.openxmlformats.org/officeDocument/2006/relationships/oleObject" Target="embeddings/oleObject120.bin"/><Relationship Id="rId301" Type="http://schemas.openxmlformats.org/officeDocument/2006/relationships/image" Target="media/image103.wmf"/><Relationship Id="rId953" Type="http://schemas.openxmlformats.org/officeDocument/2006/relationships/image" Target="media/image395.wmf"/><Relationship Id="rId1029" Type="http://schemas.openxmlformats.org/officeDocument/2006/relationships/oleObject" Target="embeddings/oleObject590.bin"/><Relationship Id="rId82" Type="http://schemas.openxmlformats.org/officeDocument/2006/relationships/oleObject" Target="embeddings/oleObject47.bin"/><Relationship Id="rId385" Type="http://schemas.openxmlformats.org/officeDocument/2006/relationships/image" Target="media/image145.wmf"/><Relationship Id="rId592" Type="http://schemas.openxmlformats.org/officeDocument/2006/relationships/image" Target="media/image235.wmf"/><Relationship Id="rId606" Type="http://schemas.openxmlformats.org/officeDocument/2006/relationships/image" Target="media/image242.wmf"/><Relationship Id="rId813" Type="http://schemas.openxmlformats.org/officeDocument/2006/relationships/oleObject" Target="embeddings/oleObject466.bin"/><Relationship Id="rId245" Type="http://schemas.openxmlformats.org/officeDocument/2006/relationships/oleObject" Target="embeddings/oleObject156.bin"/><Relationship Id="rId452" Type="http://schemas.openxmlformats.org/officeDocument/2006/relationships/oleObject" Target="embeddings/oleObject267.bin"/><Relationship Id="rId897" Type="http://schemas.openxmlformats.org/officeDocument/2006/relationships/image" Target="media/image380.wmf"/><Relationship Id="rId1082" Type="http://schemas.openxmlformats.org/officeDocument/2006/relationships/oleObject" Target="embeddings/oleObject619.bin"/><Relationship Id="rId105" Type="http://schemas.openxmlformats.org/officeDocument/2006/relationships/image" Target="media/image32.wmf"/><Relationship Id="rId312" Type="http://schemas.openxmlformats.org/officeDocument/2006/relationships/oleObject" Target="embeddings/oleObject197.bin"/><Relationship Id="rId757" Type="http://schemas.openxmlformats.org/officeDocument/2006/relationships/image" Target="media/image314.wmf"/><Relationship Id="rId964" Type="http://schemas.openxmlformats.org/officeDocument/2006/relationships/image" Target="media/image400.wmf"/><Relationship Id="rId93" Type="http://schemas.openxmlformats.org/officeDocument/2006/relationships/oleObject" Target="embeddings/oleObject58.bin"/><Relationship Id="rId189" Type="http://schemas.openxmlformats.org/officeDocument/2006/relationships/image" Target="media/image57.wmf"/><Relationship Id="rId396" Type="http://schemas.openxmlformats.org/officeDocument/2006/relationships/oleObject" Target="embeddings/oleObject239.bin"/><Relationship Id="rId617" Type="http://schemas.openxmlformats.org/officeDocument/2006/relationships/oleObject" Target="embeddings/oleObject364.bin"/><Relationship Id="rId824" Type="http://schemas.openxmlformats.org/officeDocument/2006/relationships/oleObject" Target="embeddings/oleObject473.bin"/><Relationship Id="rId256" Type="http://schemas.openxmlformats.org/officeDocument/2006/relationships/oleObject" Target="embeddings/oleObject164.bin"/><Relationship Id="rId463" Type="http://schemas.openxmlformats.org/officeDocument/2006/relationships/image" Target="media/image184.wmf"/><Relationship Id="rId670" Type="http://schemas.openxmlformats.org/officeDocument/2006/relationships/image" Target="media/image273.wmf"/><Relationship Id="rId1093" Type="http://schemas.openxmlformats.org/officeDocument/2006/relationships/oleObject" Target="embeddings/oleObject630.bin"/><Relationship Id="rId1107" Type="http://schemas.openxmlformats.org/officeDocument/2006/relationships/oleObject" Target="embeddings/oleObject639.bin"/><Relationship Id="rId116" Type="http://schemas.openxmlformats.org/officeDocument/2006/relationships/oleObject" Target="embeddings/oleObject75.bin"/><Relationship Id="rId323" Type="http://schemas.openxmlformats.org/officeDocument/2006/relationships/image" Target="media/image114.wmf"/><Relationship Id="rId530" Type="http://schemas.openxmlformats.org/officeDocument/2006/relationships/image" Target="media/image214.wmf"/><Relationship Id="rId768" Type="http://schemas.openxmlformats.org/officeDocument/2006/relationships/oleObject" Target="embeddings/oleObject442.bin"/><Relationship Id="rId975" Type="http://schemas.openxmlformats.org/officeDocument/2006/relationships/oleObject" Target="embeddings/oleObject563.bin"/><Relationship Id="rId20" Type="http://schemas.openxmlformats.org/officeDocument/2006/relationships/oleObject" Target="embeddings/oleObject6.bin"/><Relationship Id="rId628" Type="http://schemas.openxmlformats.org/officeDocument/2006/relationships/image" Target="media/image252.wmf"/><Relationship Id="rId835" Type="http://schemas.openxmlformats.org/officeDocument/2006/relationships/oleObject" Target="embeddings/oleObject479.bin"/><Relationship Id="rId267" Type="http://schemas.openxmlformats.org/officeDocument/2006/relationships/image" Target="media/image91.wmf"/><Relationship Id="rId474" Type="http://schemas.openxmlformats.org/officeDocument/2006/relationships/oleObject" Target="embeddings/oleObject280.bin"/><Relationship Id="rId1020" Type="http://schemas.openxmlformats.org/officeDocument/2006/relationships/image" Target="media/image428.wmf"/><Relationship Id="rId127" Type="http://schemas.openxmlformats.org/officeDocument/2006/relationships/oleObject" Target="embeddings/oleObject84.bin"/><Relationship Id="rId681" Type="http://schemas.openxmlformats.org/officeDocument/2006/relationships/oleObject" Target="embeddings/oleObject396.bin"/><Relationship Id="rId779" Type="http://schemas.openxmlformats.org/officeDocument/2006/relationships/image" Target="media/image325.wmf"/><Relationship Id="rId902" Type="http://schemas.openxmlformats.org/officeDocument/2006/relationships/oleObject" Target="embeddings/oleObject513.bin"/><Relationship Id="rId986" Type="http://schemas.openxmlformats.org/officeDocument/2006/relationships/image" Target="media/image411.wmf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208.bin"/><Relationship Id="rId541" Type="http://schemas.openxmlformats.org/officeDocument/2006/relationships/oleObject" Target="embeddings/oleObject315.bin"/><Relationship Id="rId639" Type="http://schemas.openxmlformats.org/officeDocument/2006/relationships/oleObject" Target="embeddings/oleObject375.bin"/><Relationship Id="rId180" Type="http://schemas.openxmlformats.org/officeDocument/2006/relationships/oleObject" Target="embeddings/oleObject121.bin"/><Relationship Id="rId278" Type="http://schemas.openxmlformats.org/officeDocument/2006/relationships/oleObject" Target="embeddings/oleObject176.bin"/><Relationship Id="rId401" Type="http://schemas.openxmlformats.org/officeDocument/2006/relationships/image" Target="media/image153.wmf"/><Relationship Id="rId846" Type="http://schemas.openxmlformats.org/officeDocument/2006/relationships/image" Target="media/image355.wmf"/><Relationship Id="rId1031" Type="http://schemas.openxmlformats.org/officeDocument/2006/relationships/oleObject" Target="embeddings/oleObject591.bin"/><Relationship Id="rId485" Type="http://schemas.openxmlformats.org/officeDocument/2006/relationships/oleObject" Target="embeddings/oleObject287.bin"/><Relationship Id="rId692" Type="http://schemas.openxmlformats.org/officeDocument/2006/relationships/image" Target="media/image284.wmf"/><Relationship Id="rId706" Type="http://schemas.openxmlformats.org/officeDocument/2006/relationships/image" Target="media/image291.wmf"/><Relationship Id="rId913" Type="http://schemas.openxmlformats.org/officeDocument/2006/relationships/oleObject" Target="embeddings/oleObject521.bin"/><Relationship Id="rId42" Type="http://schemas.openxmlformats.org/officeDocument/2006/relationships/image" Target="media/image17.wmf"/><Relationship Id="rId138" Type="http://schemas.openxmlformats.org/officeDocument/2006/relationships/oleObject" Target="embeddings/oleObject94.bin"/><Relationship Id="rId345" Type="http://schemas.openxmlformats.org/officeDocument/2006/relationships/image" Target="media/image125.wmf"/><Relationship Id="rId552" Type="http://schemas.openxmlformats.org/officeDocument/2006/relationships/oleObject" Target="embeddings/oleObject325.bin"/><Relationship Id="rId997" Type="http://schemas.openxmlformats.org/officeDocument/2006/relationships/oleObject" Target="embeddings/oleObject574.bin"/><Relationship Id="rId191" Type="http://schemas.openxmlformats.org/officeDocument/2006/relationships/image" Target="media/image58.wmf"/><Relationship Id="rId205" Type="http://schemas.openxmlformats.org/officeDocument/2006/relationships/image" Target="media/image65.wmf"/><Relationship Id="rId412" Type="http://schemas.openxmlformats.org/officeDocument/2006/relationships/oleObject" Target="embeddings/oleObject247.bin"/><Relationship Id="rId857" Type="http://schemas.openxmlformats.org/officeDocument/2006/relationships/oleObject" Target="embeddings/oleObject490.bin"/><Relationship Id="rId1042" Type="http://schemas.openxmlformats.org/officeDocument/2006/relationships/image" Target="media/image439.wmf"/><Relationship Id="rId289" Type="http://schemas.openxmlformats.org/officeDocument/2006/relationships/oleObject" Target="embeddings/oleObject183.bin"/><Relationship Id="rId496" Type="http://schemas.openxmlformats.org/officeDocument/2006/relationships/image" Target="media/image197.wmf"/><Relationship Id="rId717" Type="http://schemas.openxmlformats.org/officeDocument/2006/relationships/oleObject" Target="embeddings/oleObject416.bin"/><Relationship Id="rId924" Type="http://schemas.openxmlformats.org/officeDocument/2006/relationships/oleObject" Target="embeddings/oleObject532.bin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104.bin"/><Relationship Id="rId356" Type="http://schemas.openxmlformats.org/officeDocument/2006/relationships/oleObject" Target="embeddings/oleObject219.bin"/><Relationship Id="rId563" Type="http://schemas.openxmlformats.org/officeDocument/2006/relationships/oleObject" Target="embeddings/oleObject336.bin"/><Relationship Id="rId770" Type="http://schemas.openxmlformats.org/officeDocument/2006/relationships/oleObject" Target="embeddings/oleObject443.bin"/><Relationship Id="rId216" Type="http://schemas.openxmlformats.org/officeDocument/2006/relationships/oleObject" Target="embeddings/oleObject139.bin"/><Relationship Id="rId423" Type="http://schemas.openxmlformats.org/officeDocument/2006/relationships/image" Target="media/image164.wmf"/><Relationship Id="rId868" Type="http://schemas.openxmlformats.org/officeDocument/2006/relationships/image" Target="media/image366.wmf"/><Relationship Id="rId1053" Type="http://schemas.openxmlformats.org/officeDocument/2006/relationships/image" Target="media/image442.wmf"/><Relationship Id="rId630" Type="http://schemas.openxmlformats.org/officeDocument/2006/relationships/image" Target="media/image253.wmf"/><Relationship Id="rId728" Type="http://schemas.openxmlformats.org/officeDocument/2006/relationships/oleObject" Target="embeddings/oleObject422.bin"/><Relationship Id="rId935" Type="http://schemas.openxmlformats.org/officeDocument/2006/relationships/oleObject" Target="embeddings/oleObject540.bin"/><Relationship Id="rId64" Type="http://schemas.openxmlformats.org/officeDocument/2006/relationships/image" Target="media/image28.wmf"/><Relationship Id="rId367" Type="http://schemas.openxmlformats.org/officeDocument/2006/relationships/image" Target="media/image136.wmf"/><Relationship Id="rId574" Type="http://schemas.openxmlformats.org/officeDocument/2006/relationships/image" Target="media/image226.wmf"/><Relationship Id="rId227" Type="http://schemas.openxmlformats.org/officeDocument/2006/relationships/image" Target="media/image76.wmf"/><Relationship Id="rId781" Type="http://schemas.openxmlformats.org/officeDocument/2006/relationships/image" Target="media/image326.wmf"/><Relationship Id="rId879" Type="http://schemas.openxmlformats.org/officeDocument/2006/relationships/image" Target="media/image371.wmf"/><Relationship Id="rId434" Type="http://schemas.openxmlformats.org/officeDocument/2006/relationships/oleObject" Target="embeddings/oleObject258.bin"/><Relationship Id="rId641" Type="http://schemas.openxmlformats.org/officeDocument/2006/relationships/oleObject" Target="embeddings/oleObject376.bin"/><Relationship Id="rId739" Type="http://schemas.openxmlformats.org/officeDocument/2006/relationships/image" Target="media/image305.wmf"/><Relationship Id="rId1064" Type="http://schemas.openxmlformats.org/officeDocument/2006/relationships/oleObject" Target="embeddings/oleObject610.bin"/><Relationship Id="rId280" Type="http://schemas.openxmlformats.org/officeDocument/2006/relationships/oleObject" Target="embeddings/oleObject178.bin"/><Relationship Id="rId501" Type="http://schemas.openxmlformats.org/officeDocument/2006/relationships/oleObject" Target="embeddings/oleObject295.bin"/><Relationship Id="rId946" Type="http://schemas.openxmlformats.org/officeDocument/2006/relationships/oleObject" Target="embeddings/oleObject548.bin"/><Relationship Id="rId75" Type="http://schemas.openxmlformats.org/officeDocument/2006/relationships/oleObject" Target="embeddings/oleObject40.bin"/><Relationship Id="rId140" Type="http://schemas.openxmlformats.org/officeDocument/2006/relationships/oleObject" Target="embeddings/oleObject96.bin"/><Relationship Id="rId378" Type="http://schemas.openxmlformats.org/officeDocument/2006/relationships/oleObject" Target="embeddings/oleObject230.bin"/><Relationship Id="rId585" Type="http://schemas.openxmlformats.org/officeDocument/2006/relationships/oleObject" Target="embeddings/oleObject347.bin"/><Relationship Id="rId792" Type="http://schemas.openxmlformats.org/officeDocument/2006/relationships/oleObject" Target="embeddings/oleObject454.bin"/><Relationship Id="rId806" Type="http://schemas.openxmlformats.org/officeDocument/2006/relationships/image" Target="media/image338.wmf"/><Relationship Id="rId6" Type="http://schemas.openxmlformats.org/officeDocument/2006/relationships/footnotes" Target="footnotes.xml"/><Relationship Id="rId238" Type="http://schemas.openxmlformats.org/officeDocument/2006/relationships/image" Target="media/image79.wmf"/><Relationship Id="rId445" Type="http://schemas.openxmlformats.org/officeDocument/2006/relationships/image" Target="media/image175.wmf"/><Relationship Id="rId652" Type="http://schemas.openxmlformats.org/officeDocument/2006/relationships/image" Target="media/image264.wmf"/><Relationship Id="rId1075" Type="http://schemas.openxmlformats.org/officeDocument/2006/relationships/image" Target="media/image453.wmf"/><Relationship Id="rId291" Type="http://schemas.openxmlformats.org/officeDocument/2006/relationships/oleObject" Target="embeddings/oleObject184.bin"/><Relationship Id="rId305" Type="http://schemas.openxmlformats.org/officeDocument/2006/relationships/image" Target="media/image105.wmf"/><Relationship Id="rId512" Type="http://schemas.openxmlformats.org/officeDocument/2006/relationships/image" Target="media/image205.wmf"/><Relationship Id="rId957" Type="http://schemas.openxmlformats.org/officeDocument/2006/relationships/image" Target="media/image397.wmf"/><Relationship Id="rId86" Type="http://schemas.openxmlformats.org/officeDocument/2006/relationships/oleObject" Target="embeddings/oleObject51.bin"/><Relationship Id="rId151" Type="http://schemas.openxmlformats.org/officeDocument/2006/relationships/oleObject" Target="embeddings/oleObject106.bin"/><Relationship Id="rId389" Type="http://schemas.openxmlformats.org/officeDocument/2006/relationships/image" Target="media/image147.wmf"/><Relationship Id="rId596" Type="http://schemas.openxmlformats.org/officeDocument/2006/relationships/image" Target="media/image237.wmf"/><Relationship Id="rId817" Type="http://schemas.openxmlformats.org/officeDocument/2006/relationships/image" Target="media/image341.wmf"/><Relationship Id="rId1002" Type="http://schemas.openxmlformats.org/officeDocument/2006/relationships/image" Target="media/image419.wmf"/><Relationship Id="rId249" Type="http://schemas.openxmlformats.org/officeDocument/2006/relationships/oleObject" Target="embeddings/oleObject158.bin"/><Relationship Id="rId456" Type="http://schemas.openxmlformats.org/officeDocument/2006/relationships/oleObject" Target="embeddings/oleObject269.bin"/><Relationship Id="rId663" Type="http://schemas.openxmlformats.org/officeDocument/2006/relationships/oleObject" Target="embeddings/oleObject387.bin"/><Relationship Id="rId870" Type="http://schemas.openxmlformats.org/officeDocument/2006/relationships/image" Target="media/image367.wmf"/><Relationship Id="rId1086" Type="http://schemas.openxmlformats.org/officeDocument/2006/relationships/oleObject" Target="embeddings/oleObject623.bin"/><Relationship Id="rId13" Type="http://schemas.openxmlformats.org/officeDocument/2006/relationships/image" Target="media/image4.wmf"/><Relationship Id="rId109" Type="http://schemas.openxmlformats.org/officeDocument/2006/relationships/image" Target="media/image34.wmf"/><Relationship Id="rId316" Type="http://schemas.openxmlformats.org/officeDocument/2006/relationships/oleObject" Target="embeddings/oleObject199.bin"/><Relationship Id="rId523" Type="http://schemas.openxmlformats.org/officeDocument/2006/relationships/oleObject" Target="embeddings/oleObject306.bin"/><Relationship Id="rId968" Type="http://schemas.openxmlformats.org/officeDocument/2006/relationships/image" Target="media/image402.wmf"/><Relationship Id="rId97" Type="http://schemas.openxmlformats.org/officeDocument/2006/relationships/oleObject" Target="embeddings/oleObject62.bin"/><Relationship Id="rId730" Type="http://schemas.openxmlformats.org/officeDocument/2006/relationships/oleObject" Target="embeddings/oleObject423.bin"/><Relationship Id="rId828" Type="http://schemas.openxmlformats.org/officeDocument/2006/relationships/image" Target="media/image346.wmf"/><Relationship Id="rId1013" Type="http://schemas.openxmlformats.org/officeDocument/2006/relationships/oleObject" Target="embeddings/oleObject582.bin"/><Relationship Id="rId162" Type="http://schemas.openxmlformats.org/officeDocument/2006/relationships/oleObject" Target="embeddings/oleObject112.bin"/><Relationship Id="rId467" Type="http://schemas.openxmlformats.org/officeDocument/2006/relationships/image" Target="media/image186.wmf"/><Relationship Id="rId1097" Type="http://schemas.openxmlformats.org/officeDocument/2006/relationships/oleObject" Target="embeddings/oleObject634.bin"/><Relationship Id="rId674" Type="http://schemas.openxmlformats.org/officeDocument/2006/relationships/image" Target="media/image275.wmf"/><Relationship Id="rId881" Type="http://schemas.openxmlformats.org/officeDocument/2006/relationships/image" Target="media/image372.wmf"/><Relationship Id="rId979" Type="http://schemas.openxmlformats.org/officeDocument/2006/relationships/oleObject" Target="embeddings/oleObject565.bin"/><Relationship Id="rId24" Type="http://schemas.openxmlformats.org/officeDocument/2006/relationships/image" Target="media/image8.wmf"/><Relationship Id="rId327" Type="http://schemas.openxmlformats.org/officeDocument/2006/relationships/image" Target="media/image116.wmf"/><Relationship Id="rId534" Type="http://schemas.openxmlformats.org/officeDocument/2006/relationships/image" Target="media/image216.wmf"/><Relationship Id="rId741" Type="http://schemas.openxmlformats.org/officeDocument/2006/relationships/image" Target="media/image306.wmf"/><Relationship Id="rId839" Type="http://schemas.openxmlformats.org/officeDocument/2006/relationships/oleObject" Target="embeddings/oleObject481.bin"/><Relationship Id="rId173" Type="http://schemas.openxmlformats.org/officeDocument/2006/relationships/image" Target="media/image49.wmf"/><Relationship Id="rId380" Type="http://schemas.openxmlformats.org/officeDocument/2006/relationships/oleObject" Target="embeddings/oleObject231.bin"/><Relationship Id="rId601" Type="http://schemas.openxmlformats.org/officeDocument/2006/relationships/oleObject" Target="embeddings/oleObject355.bin"/><Relationship Id="rId1024" Type="http://schemas.openxmlformats.org/officeDocument/2006/relationships/image" Target="media/image430.wmf"/><Relationship Id="rId240" Type="http://schemas.openxmlformats.org/officeDocument/2006/relationships/image" Target="media/image80.wmf"/><Relationship Id="rId478" Type="http://schemas.openxmlformats.org/officeDocument/2006/relationships/image" Target="media/image188.wmf"/><Relationship Id="rId685" Type="http://schemas.openxmlformats.org/officeDocument/2006/relationships/oleObject" Target="embeddings/oleObject398.bin"/><Relationship Id="rId892" Type="http://schemas.openxmlformats.org/officeDocument/2006/relationships/oleObject" Target="embeddings/oleObject508.bin"/><Relationship Id="rId906" Type="http://schemas.openxmlformats.org/officeDocument/2006/relationships/oleObject" Target="embeddings/oleObject515.bin"/><Relationship Id="rId35" Type="http://schemas.openxmlformats.org/officeDocument/2006/relationships/oleObject" Target="embeddings/oleObject15.bin"/><Relationship Id="rId100" Type="http://schemas.openxmlformats.org/officeDocument/2006/relationships/image" Target="media/image30.wmf"/><Relationship Id="rId338" Type="http://schemas.openxmlformats.org/officeDocument/2006/relationships/oleObject" Target="embeddings/oleObject210.bin"/><Relationship Id="rId545" Type="http://schemas.openxmlformats.org/officeDocument/2006/relationships/oleObject" Target="embeddings/oleObject318.bin"/><Relationship Id="rId752" Type="http://schemas.openxmlformats.org/officeDocument/2006/relationships/oleObject" Target="embeddings/oleObject434.bin"/><Relationship Id="rId184" Type="http://schemas.openxmlformats.org/officeDocument/2006/relationships/oleObject" Target="embeddings/oleObject123.bin"/><Relationship Id="rId391" Type="http://schemas.openxmlformats.org/officeDocument/2006/relationships/image" Target="media/image148.wmf"/><Relationship Id="rId405" Type="http://schemas.openxmlformats.org/officeDocument/2006/relationships/image" Target="media/image155.wmf"/><Relationship Id="rId612" Type="http://schemas.openxmlformats.org/officeDocument/2006/relationships/image" Target="media/image244.wmf"/><Relationship Id="rId1035" Type="http://schemas.openxmlformats.org/officeDocument/2006/relationships/oleObject" Target="embeddings/oleObject593.bin"/><Relationship Id="rId251" Type="http://schemas.openxmlformats.org/officeDocument/2006/relationships/oleObject" Target="embeddings/oleObject159.bin"/><Relationship Id="rId489" Type="http://schemas.openxmlformats.org/officeDocument/2006/relationships/oleObject" Target="embeddings/oleObject289.bin"/><Relationship Id="rId696" Type="http://schemas.openxmlformats.org/officeDocument/2006/relationships/image" Target="media/image286.wmf"/><Relationship Id="rId917" Type="http://schemas.openxmlformats.org/officeDocument/2006/relationships/oleObject" Target="embeddings/oleObject525.bin"/><Relationship Id="rId1102" Type="http://schemas.openxmlformats.org/officeDocument/2006/relationships/image" Target="media/image459.wmf"/><Relationship Id="rId46" Type="http://schemas.openxmlformats.org/officeDocument/2006/relationships/image" Target="media/image19.wmf"/><Relationship Id="rId349" Type="http://schemas.openxmlformats.org/officeDocument/2006/relationships/image" Target="media/image127.wmf"/><Relationship Id="rId556" Type="http://schemas.openxmlformats.org/officeDocument/2006/relationships/oleObject" Target="embeddings/oleObject329.bin"/><Relationship Id="rId763" Type="http://schemas.openxmlformats.org/officeDocument/2006/relationships/image" Target="media/image317.wmf"/><Relationship Id="rId111" Type="http://schemas.openxmlformats.org/officeDocument/2006/relationships/oleObject" Target="embeddings/oleObject70.bin"/><Relationship Id="rId195" Type="http://schemas.openxmlformats.org/officeDocument/2006/relationships/image" Target="media/image60.wmf"/><Relationship Id="rId209" Type="http://schemas.openxmlformats.org/officeDocument/2006/relationships/image" Target="media/image67.wmf"/><Relationship Id="rId416" Type="http://schemas.openxmlformats.org/officeDocument/2006/relationships/oleObject" Target="embeddings/oleObject249.bin"/><Relationship Id="rId970" Type="http://schemas.openxmlformats.org/officeDocument/2006/relationships/image" Target="media/image403.wmf"/><Relationship Id="rId1046" Type="http://schemas.openxmlformats.org/officeDocument/2006/relationships/oleObject" Target="embeddings/oleObject599.bin"/><Relationship Id="rId623" Type="http://schemas.openxmlformats.org/officeDocument/2006/relationships/oleObject" Target="embeddings/oleObject367.bin"/><Relationship Id="rId830" Type="http://schemas.openxmlformats.org/officeDocument/2006/relationships/image" Target="media/image347.wmf"/><Relationship Id="rId928" Type="http://schemas.openxmlformats.org/officeDocument/2006/relationships/oleObject" Target="embeddings/oleObject536.bin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67.bin"/><Relationship Id="rId567" Type="http://schemas.openxmlformats.org/officeDocument/2006/relationships/oleObject" Target="embeddings/oleObject338.bin"/><Relationship Id="rId1113" Type="http://schemas.openxmlformats.org/officeDocument/2006/relationships/theme" Target="theme/theme1.xml"/><Relationship Id="rId122" Type="http://schemas.openxmlformats.org/officeDocument/2006/relationships/image" Target="media/image36.wmf"/><Relationship Id="rId774" Type="http://schemas.openxmlformats.org/officeDocument/2006/relationships/oleObject" Target="embeddings/oleObject445.bin"/><Relationship Id="rId981" Type="http://schemas.openxmlformats.org/officeDocument/2006/relationships/oleObject" Target="embeddings/oleObject566.bin"/><Relationship Id="rId1057" Type="http://schemas.openxmlformats.org/officeDocument/2006/relationships/image" Target="media/image444.wmf"/><Relationship Id="rId427" Type="http://schemas.openxmlformats.org/officeDocument/2006/relationships/image" Target="media/image166.wmf"/><Relationship Id="rId634" Type="http://schemas.openxmlformats.org/officeDocument/2006/relationships/image" Target="media/image255.wmf"/><Relationship Id="rId841" Type="http://schemas.openxmlformats.org/officeDocument/2006/relationships/oleObject" Target="embeddings/oleObject482.bin"/><Relationship Id="rId273" Type="http://schemas.openxmlformats.org/officeDocument/2006/relationships/image" Target="media/image94.wmf"/><Relationship Id="rId480" Type="http://schemas.openxmlformats.org/officeDocument/2006/relationships/image" Target="media/image189.wmf"/><Relationship Id="rId701" Type="http://schemas.openxmlformats.org/officeDocument/2006/relationships/oleObject" Target="embeddings/oleObject406.bin"/><Relationship Id="rId939" Type="http://schemas.openxmlformats.org/officeDocument/2006/relationships/oleObject" Target="embeddings/oleObject542.bin"/><Relationship Id="rId68" Type="http://schemas.openxmlformats.org/officeDocument/2006/relationships/oleObject" Target="embeddings/oleObject33.bin"/><Relationship Id="rId133" Type="http://schemas.openxmlformats.org/officeDocument/2006/relationships/oleObject" Target="embeddings/oleObject90.bin"/><Relationship Id="rId340" Type="http://schemas.openxmlformats.org/officeDocument/2006/relationships/oleObject" Target="embeddings/oleObject211.bin"/><Relationship Id="rId578" Type="http://schemas.openxmlformats.org/officeDocument/2006/relationships/image" Target="media/image228.wmf"/><Relationship Id="rId785" Type="http://schemas.openxmlformats.org/officeDocument/2006/relationships/image" Target="media/image328.wmf"/><Relationship Id="rId992" Type="http://schemas.openxmlformats.org/officeDocument/2006/relationships/image" Target="media/image414.wmf"/><Relationship Id="rId200" Type="http://schemas.openxmlformats.org/officeDocument/2006/relationships/oleObject" Target="embeddings/oleObject131.bin"/><Relationship Id="rId438" Type="http://schemas.openxmlformats.org/officeDocument/2006/relationships/oleObject" Target="embeddings/oleObject260.bin"/><Relationship Id="rId645" Type="http://schemas.openxmlformats.org/officeDocument/2006/relationships/oleObject" Target="embeddings/oleObject378.bin"/><Relationship Id="rId852" Type="http://schemas.openxmlformats.org/officeDocument/2006/relationships/image" Target="media/image358.wmf"/><Relationship Id="rId1068" Type="http://schemas.openxmlformats.org/officeDocument/2006/relationships/oleObject" Target="embeddings/oleObject612.bin"/><Relationship Id="rId284" Type="http://schemas.openxmlformats.org/officeDocument/2006/relationships/image" Target="media/image97.wmf"/><Relationship Id="rId491" Type="http://schemas.openxmlformats.org/officeDocument/2006/relationships/oleObject" Target="embeddings/oleObject290.bin"/><Relationship Id="rId505" Type="http://schemas.openxmlformats.org/officeDocument/2006/relationships/oleObject" Target="embeddings/oleObject297.bin"/><Relationship Id="rId712" Type="http://schemas.openxmlformats.org/officeDocument/2006/relationships/image" Target="media/image294.wmf"/><Relationship Id="rId79" Type="http://schemas.openxmlformats.org/officeDocument/2006/relationships/oleObject" Target="embeddings/oleObject44.bin"/><Relationship Id="rId144" Type="http://schemas.openxmlformats.org/officeDocument/2006/relationships/oleObject" Target="embeddings/oleObject100.bin"/><Relationship Id="rId589" Type="http://schemas.openxmlformats.org/officeDocument/2006/relationships/oleObject" Target="embeddings/oleObject349.bin"/><Relationship Id="rId796" Type="http://schemas.openxmlformats.org/officeDocument/2006/relationships/oleObject" Target="embeddings/oleObject456.bin"/><Relationship Id="rId351" Type="http://schemas.openxmlformats.org/officeDocument/2006/relationships/image" Target="media/image128.wmf"/><Relationship Id="rId449" Type="http://schemas.openxmlformats.org/officeDocument/2006/relationships/image" Target="media/image177.wmf"/><Relationship Id="rId656" Type="http://schemas.openxmlformats.org/officeDocument/2006/relationships/image" Target="media/image266.wmf"/><Relationship Id="rId863" Type="http://schemas.openxmlformats.org/officeDocument/2006/relationships/oleObject" Target="embeddings/oleObject493.bin"/><Relationship Id="rId1079" Type="http://schemas.openxmlformats.org/officeDocument/2006/relationships/image" Target="media/image455.wmf"/><Relationship Id="rId211" Type="http://schemas.openxmlformats.org/officeDocument/2006/relationships/image" Target="media/image68.wmf"/><Relationship Id="rId295" Type="http://schemas.openxmlformats.org/officeDocument/2006/relationships/oleObject" Target="embeddings/oleObject188.bin"/><Relationship Id="rId309" Type="http://schemas.openxmlformats.org/officeDocument/2006/relationships/image" Target="media/image107.wmf"/><Relationship Id="rId516" Type="http://schemas.openxmlformats.org/officeDocument/2006/relationships/image" Target="media/image207.wmf"/><Relationship Id="rId723" Type="http://schemas.openxmlformats.org/officeDocument/2006/relationships/image" Target="media/image297.wmf"/><Relationship Id="rId930" Type="http://schemas.openxmlformats.org/officeDocument/2006/relationships/image" Target="media/image386.wmf"/><Relationship Id="rId1006" Type="http://schemas.openxmlformats.org/officeDocument/2006/relationships/image" Target="media/image421.wmf"/><Relationship Id="rId155" Type="http://schemas.openxmlformats.org/officeDocument/2006/relationships/image" Target="media/image40.wmf"/><Relationship Id="rId362" Type="http://schemas.openxmlformats.org/officeDocument/2006/relationships/oleObject" Target="embeddings/oleObject222.bin"/><Relationship Id="rId222" Type="http://schemas.openxmlformats.org/officeDocument/2006/relationships/oleObject" Target="embeddings/oleObject142.bin"/><Relationship Id="rId667" Type="http://schemas.openxmlformats.org/officeDocument/2006/relationships/oleObject" Target="embeddings/oleObject389.bin"/><Relationship Id="rId874" Type="http://schemas.openxmlformats.org/officeDocument/2006/relationships/image" Target="media/image369.wmf"/><Relationship Id="rId17" Type="http://schemas.openxmlformats.org/officeDocument/2006/relationships/image" Target="media/image6.wmf"/><Relationship Id="rId527" Type="http://schemas.openxmlformats.org/officeDocument/2006/relationships/oleObject" Target="embeddings/oleObject308.bin"/><Relationship Id="rId734" Type="http://schemas.openxmlformats.org/officeDocument/2006/relationships/oleObject" Target="embeddings/oleObject425.bin"/><Relationship Id="rId941" Type="http://schemas.openxmlformats.org/officeDocument/2006/relationships/oleObject" Target="embeddings/oleObject544.bin"/><Relationship Id="rId70" Type="http://schemas.openxmlformats.org/officeDocument/2006/relationships/oleObject" Target="embeddings/oleObject35.bin"/><Relationship Id="rId166" Type="http://schemas.openxmlformats.org/officeDocument/2006/relationships/oleObject" Target="embeddings/oleObject114.bin"/><Relationship Id="rId373" Type="http://schemas.openxmlformats.org/officeDocument/2006/relationships/image" Target="media/image139.wmf"/><Relationship Id="rId580" Type="http://schemas.openxmlformats.org/officeDocument/2006/relationships/image" Target="media/image229.wmf"/><Relationship Id="rId801" Type="http://schemas.openxmlformats.org/officeDocument/2006/relationships/image" Target="media/image336.wmf"/><Relationship Id="rId1017" Type="http://schemas.openxmlformats.org/officeDocument/2006/relationships/oleObject" Target="embeddings/oleObject584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50.bin"/><Relationship Id="rId440" Type="http://schemas.openxmlformats.org/officeDocument/2006/relationships/oleObject" Target="embeddings/oleObject261.bin"/><Relationship Id="rId678" Type="http://schemas.openxmlformats.org/officeDocument/2006/relationships/image" Target="media/image277.wmf"/><Relationship Id="rId885" Type="http://schemas.openxmlformats.org/officeDocument/2006/relationships/image" Target="media/image374.wmf"/><Relationship Id="rId1070" Type="http://schemas.openxmlformats.org/officeDocument/2006/relationships/oleObject" Target="embeddings/oleObject613.bin"/><Relationship Id="rId28" Type="http://schemas.openxmlformats.org/officeDocument/2006/relationships/image" Target="media/image10.wmf"/><Relationship Id="rId300" Type="http://schemas.openxmlformats.org/officeDocument/2006/relationships/oleObject" Target="embeddings/oleObject191.bin"/><Relationship Id="rId538" Type="http://schemas.openxmlformats.org/officeDocument/2006/relationships/image" Target="media/image218.wmf"/><Relationship Id="rId745" Type="http://schemas.openxmlformats.org/officeDocument/2006/relationships/image" Target="media/image308.wmf"/><Relationship Id="rId952" Type="http://schemas.openxmlformats.org/officeDocument/2006/relationships/oleObject" Target="embeddings/oleObject551.bin"/><Relationship Id="rId81" Type="http://schemas.openxmlformats.org/officeDocument/2006/relationships/oleObject" Target="embeddings/oleObject46.bin"/><Relationship Id="rId177" Type="http://schemas.openxmlformats.org/officeDocument/2006/relationships/image" Target="media/image51.wmf"/><Relationship Id="rId384" Type="http://schemas.openxmlformats.org/officeDocument/2006/relationships/oleObject" Target="embeddings/oleObject233.bin"/><Relationship Id="rId591" Type="http://schemas.openxmlformats.org/officeDocument/2006/relationships/oleObject" Target="embeddings/oleObject350.bin"/><Relationship Id="rId605" Type="http://schemas.openxmlformats.org/officeDocument/2006/relationships/oleObject" Target="embeddings/oleObject357.bin"/><Relationship Id="rId812" Type="http://schemas.openxmlformats.org/officeDocument/2006/relationships/oleObject" Target="embeddings/oleObject465.bin"/><Relationship Id="rId1028" Type="http://schemas.openxmlformats.org/officeDocument/2006/relationships/image" Target="media/image432.wmf"/><Relationship Id="rId244" Type="http://schemas.openxmlformats.org/officeDocument/2006/relationships/image" Target="media/image82.wmf"/><Relationship Id="rId689" Type="http://schemas.openxmlformats.org/officeDocument/2006/relationships/oleObject" Target="embeddings/oleObject400.bin"/><Relationship Id="rId896" Type="http://schemas.openxmlformats.org/officeDocument/2006/relationships/oleObject" Target="embeddings/oleObject510.bin"/><Relationship Id="rId1081" Type="http://schemas.openxmlformats.org/officeDocument/2006/relationships/image" Target="media/image456.wmf"/><Relationship Id="rId39" Type="http://schemas.openxmlformats.org/officeDocument/2006/relationships/oleObject" Target="embeddings/oleObject17.bin"/><Relationship Id="rId451" Type="http://schemas.openxmlformats.org/officeDocument/2006/relationships/image" Target="media/image178.wmf"/><Relationship Id="rId549" Type="http://schemas.openxmlformats.org/officeDocument/2006/relationships/oleObject" Target="embeddings/oleObject322.bin"/><Relationship Id="rId756" Type="http://schemas.openxmlformats.org/officeDocument/2006/relationships/oleObject" Target="embeddings/oleObject436.bin"/><Relationship Id="rId104" Type="http://schemas.openxmlformats.org/officeDocument/2006/relationships/oleObject" Target="embeddings/oleObject66.bin"/><Relationship Id="rId188" Type="http://schemas.openxmlformats.org/officeDocument/2006/relationships/oleObject" Target="embeddings/oleObject125.bin"/><Relationship Id="rId311" Type="http://schemas.openxmlformats.org/officeDocument/2006/relationships/image" Target="media/image108.wmf"/><Relationship Id="rId395" Type="http://schemas.openxmlformats.org/officeDocument/2006/relationships/image" Target="media/image150.wmf"/><Relationship Id="rId409" Type="http://schemas.openxmlformats.org/officeDocument/2006/relationships/image" Target="media/image157.wmf"/><Relationship Id="rId963" Type="http://schemas.openxmlformats.org/officeDocument/2006/relationships/oleObject" Target="embeddings/oleObject557.bin"/><Relationship Id="rId1039" Type="http://schemas.openxmlformats.org/officeDocument/2006/relationships/oleObject" Target="embeddings/oleObject595.bin"/><Relationship Id="rId92" Type="http://schemas.openxmlformats.org/officeDocument/2006/relationships/oleObject" Target="embeddings/oleObject57.bin"/><Relationship Id="rId616" Type="http://schemas.openxmlformats.org/officeDocument/2006/relationships/image" Target="media/image246.wmf"/><Relationship Id="rId823" Type="http://schemas.openxmlformats.org/officeDocument/2006/relationships/image" Target="media/image344.wmf"/><Relationship Id="rId255" Type="http://schemas.openxmlformats.org/officeDocument/2006/relationships/oleObject" Target="embeddings/oleObject163.bin"/><Relationship Id="rId462" Type="http://schemas.openxmlformats.org/officeDocument/2006/relationships/oleObject" Target="embeddings/oleObject272.bin"/><Relationship Id="rId1092" Type="http://schemas.openxmlformats.org/officeDocument/2006/relationships/oleObject" Target="embeddings/oleObject629.bin"/><Relationship Id="rId1106" Type="http://schemas.openxmlformats.org/officeDocument/2006/relationships/image" Target="media/image461.wmf"/><Relationship Id="rId115" Type="http://schemas.openxmlformats.org/officeDocument/2006/relationships/oleObject" Target="embeddings/oleObject74.bin"/><Relationship Id="rId322" Type="http://schemas.openxmlformats.org/officeDocument/2006/relationships/oleObject" Target="embeddings/oleObject202.bin"/><Relationship Id="rId767" Type="http://schemas.openxmlformats.org/officeDocument/2006/relationships/image" Target="media/image319.wmf"/><Relationship Id="rId974" Type="http://schemas.openxmlformats.org/officeDocument/2006/relationships/image" Target="media/image405.wmf"/><Relationship Id="rId199" Type="http://schemas.openxmlformats.org/officeDocument/2006/relationships/image" Target="media/image62.wmf"/><Relationship Id="rId627" Type="http://schemas.openxmlformats.org/officeDocument/2006/relationships/oleObject" Target="embeddings/oleObject369.bin"/><Relationship Id="rId834" Type="http://schemas.openxmlformats.org/officeDocument/2006/relationships/image" Target="media/image349.wmf"/><Relationship Id="rId266" Type="http://schemas.openxmlformats.org/officeDocument/2006/relationships/oleObject" Target="embeddings/oleObject169.bin"/><Relationship Id="rId473" Type="http://schemas.openxmlformats.org/officeDocument/2006/relationships/oleObject" Target="embeddings/oleObject279.bin"/><Relationship Id="rId680" Type="http://schemas.openxmlformats.org/officeDocument/2006/relationships/image" Target="media/image278.wmf"/><Relationship Id="rId901" Type="http://schemas.openxmlformats.org/officeDocument/2006/relationships/image" Target="media/image382.wmf"/><Relationship Id="rId30" Type="http://schemas.openxmlformats.org/officeDocument/2006/relationships/image" Target="media/image11.wmf"/><Relationship Id="rId126" Type="http://schemas.openxmlformats.org/officeDocument/2006/relationships/oleObject" Target="embeddings/oleObject83.bin"/><Relationship Id="rId333" Type="http://schemas.openxmlformats.org/officeDocument/2006/relationships/image" Target="media/image119.wmf"/><Relationship Id="rId540" Type="http://schemas.openxmlformats.org/officeDocument/2006/relationships/image" Target="media/image219.wmf"/><Relationship Id="rId778" Type="http://schemas.openxmlformats.org/officeDocument/2006/relationships/oleObject" Target="embeddings/oleObject447.bin"/><Relationship Id="rId985" Type="http://schemas.openxmlformats.org/officeDocument/2006/relationships/oleObject" Target="embeddings/oleObject568.bin"/><Relationship Id="rId638" Type="http://schemas.openxmlformats.org/officeDocument/2006/relationships/image" Target="media/image257.wmf"/><Relationship Id="rId845" Type="http://schemas.openxmlformats.org/officeDocument/2006/relationships/oleObject" Target="embeddings/oleObject484.bin"/><Relationship Id="rId1030" Type="http://schemas.openxmlformats.org/officeDocument/2006/relationships/image" Target="media/image433.wmf"/><Relationship Id="rId277" Type="http://schemas.openxmlformats.org/officeDocument/2006/relationships/oleObject" Target="embeddings/oleObject175.bin"/><Relationship Id="rId400" Type="http://schemas.openxmlformats.org/officeDocument/2006/relationships/oleObject" Target="embeddings/oleObject241.bin"/><Relationship Id="rId484" Type="http://schemas.openxmlformats.org/officeDocument/2006/relationships/image" Target="media/image191.wmf"/><Relationship Id="rId705" Type="http://schemas.openxmlformats.org/officeDocument/2006/relationships/oleObject" Target="embeddings/oleObject408.bin"/><Relationship Id="rId137" Type="http://schemas.openxmlformats.org/officeDocument/2006/relationships/oleObject" Target="embeddings/oleObject93.bin"/><Relationship Id="rId344" Type="http://schemas.openxmlformats.org/officeDocument/2006/relationships/oleObject" Target="embeddings/oleObject213.bin"/><Relationship Id="rId691" Type="http://schemas.openxmlformats.org/officeDocument/2006/relationships/oleObject" Target="embeddings/oleObject401.bin"/><Relationship Id="rId789" Type="http://schemas.openxmlformats.org/officeDocument/2006/relationships/image" Target="media/image330.wmf"/><Relationship Id="rId912" Type="http://schemas.openxmlformats.org/officeDocument/2006/relationships/oleObject" Target="embeddings/oleObject520.bin"/><Relationship Id="rId996" Type="http://schemas.openxmlformats.org/officeDocument/2006/relationships/image" Target="media/image416.wmf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324.bin"/><Relationship Id="rId649" Type="http://schemas.openxmlformats.org/officeDocument/2006/relationships/oleObject" Target="embeddings/oleObject380.bin"/><Relationship Id="rId856" Type="http://schemas.openxmlformats.org/officeDocument/2006/relationships/image" Target="media/image360.wmf"/><Relationship Id="rId190" Type="http://schemas.openxmlformats.org/officeDocument/2006/relationships/oleObject" Target="embeddings/oleObject126.bin"/><Relationship Id="rId204" Type="http://schemas.openxmlformats.org/officeDocument/2006/relationships/oleObject" Target="embeddings/oleObject133.bin"/><Relationship Id="rId288" Type="http://schemas.openxmlformats.org/officeDocument/2006/relationships/image" Target="media/image99.wmf"/><Relationship Id="rId411" Type="http://schemas.openxmlformats.org/officeDocument/2006/relationships/image" Target="media/image158.wmf"/><Relationship Id="rId509" Type="http://schemas.openxmlformats.org/officeDocument/2006/relationships/oleObject" Target="embeddings/oleObject299.bin"/><Relationship Id="rId1041" Type="http://schemas.openxmlformats.org/officeDocument/2006/relationships/oleObject" Target="embeddings/oleObject596.bin"/><Relationship Id="rId495" Type="http://schemas.openxmlformats.org/officeDocument/2006/relationships/oleObject" Target="embeddings/oleObject292.bin"/><Relationship Id="rId716" Type="http://schemas.openxmlformats.org/officeDocument/2006/relationships/oleObject" Target="embeddings/oleObject415.bin"/><Relationship Id="rId923" Type="http://schemas.openxmlformats.org/officeDocument/2006/relationships/oleObject" Target="embeddings/oleObject531.bin"/><Relationship Id="rId52" Type="http://schemas.openxmlformats.org/officeDocument/2006/relationships/image" Target="media/image22.wmf"/><Relationship Id="rId148" Type="http://schemas.openxmlformats.org/officeDocument/2006/relationships/image" Target="media/image38.wmf"/><Relationship Id="rId355" Type="http://schemas.openxmlformats.org/officeDocument/2006/relationships/image" Target="media/image130.wmf"/><Relationship Id="rId562" Type="http://schemas.openxmlformats.org/officeDocument/2006/relationships/oleObject" Target="embeddings/oleObject335.bin"/><Relationship Id="rId215" Type="http://schemas.openxmlformats.org/officeDocument/2006/relationships/image" Target="media/image70.wmf"/><Relationship Id="rId422" Type="http://schemas.openxmlformats.org/officeDocument/2006/relationships/oleObject" Target="embeddings/oleObject252.bin"/><Relationship Id="rId867" Type="http://schemas.openxmlformats.org/officeDocument/2006/relationships/oleObject" Target="embeddings/oleObject495.bin"/><Relationship Id="rId1052" Type="http://schemas.openxmlformats.org/officeDocument/2006/relationships/oleObject" Target="embeddings/oleObject604.bin"/><Relationship Id="rId299" Type="http://schemas.openxmlformats.org/officeDocument/2006/relationships/image" Target="media/image102.wmf"/><Relationship Id="rId727" Type="http://schemas.openxmlformats.org/officeDocument/2006/relationships/image" Target="media/image299.wmf"/><Relationship Id="rId934" Type="http://schemas.openxmlformats.org/officeDocument/2006/relationships/image" Target="media/image388.wmf"/><Relationship Id="rId63" Type="http://schemas.openxmlformats.org/officeDocument/2006/relationships/oleObject" Target="embeddings/oleObject29.bin"/><Relationship Id="rId159" Type="http://schemas.openxmlformats.org/officeDocument/2006/relationships/image" Target="media/image42.wmf"/><Relationship Id="rId366" Type="http://schemas.openxmlformats.org/officeDocument/2006/relationships/oleObject" Target="embeddings/oleObject224.bin"/><Relationship Id="rId573" Type="http://schemas.openxmlformats.org/officeDocument/2006/relationships/oleObject" Target="embeddings/oleObject341.bin"/><Relationship Id="rId780" Type="http://schemas.openxmlformats.org/officeDocument/2006/relationships/oleObject" Target="embeddings/oleObject448.bin"/><Relationship Id="rId226" Type="http://schemas.openxmlformats.org/officeDocument/2006/relationships/oleObject" Target="embeddings/oleObject144.bin"/><Relationship Id="rId433" Type="http://schemas.openxmlformats.org/officeDocument/2006/relationships/image" Target="media/image169.wmf"/><Relationship Id="rId878" Type="http://schemas.openxmlformats.org/officeDocument/2006/relationships/oleObject" Target="embeddings/oleObject501.bin"/><Relationship Id="rId1063" Type="http://schemas.openxmlformats.org/officeDocument/2006/relationships/image" Target="media/image447.wmf"/><Relationship Id="rId640" Type="http://schemas.openxmlformats.org/officeDocument/2006/relationships/image" Target="media/image258.wmf"/><Relationship Id="rId738" Type="http://schemas.openxmlformats.org/officeDocument/2006/relationships/oleObject" Target="embeddings/oleObject427.bin"/><Relationship Id="rId945" Type="http://schemas.openxmlformats.org/officeDocument/2006/relationships/image" Target="media/image391.wmf"/><Relationship Id="rId74" Type="http://schemas.openxmlformats.org/officeDocument/2006/relationships/oleObject" Target="embeddings/oleObject39.bin"/><Relationship Id="rId377" Type="http://schemas.openxmlformats.org/officeDocument/2006/relationships/image" Target="media/image141.wmf"/><Relationship Id="rId500" Type="http://schemas.openxmlformats.org/officeDocument/2006/relationships/image" Target="media/image199.wmf"/><Relationship Id="rId584" Type="http://schemas.openxmlformats.org/officeDocument/2006/relationships/image" Target="media/image231.wmf"/><Relationship Id="rId805" Type="http://schemas.openxmlformats.org/officeDocument/2006/relationships/oleObject" Target="embeddings/oleObject461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52.bin"/><Relationship Id="rId791" Type="http://schemas.openxmlformats.org/officeDocument/2006/relationships/image" Target="media/image331.wmf"/><Relationship Id="rId889" Type="http://schemas.openxmlformats.org/officeDocument/2006/relationships/image" Target="media/image376.wmf"/><Relationship Id="rId1074" Type="http://schemas.openxmlformats.org/officeDocument/2006/relationships/oleObject" Target="embeddings/oleObject615.bin"/><Relationship Id="rId444" Type="http://schemas.openxmlformats.org/officeDocument/2006/relationships/oleObject" Target="embeddings/oleObject263.bin"/><Relationship Id="rId651" Type="http://schemas.openxmlformats.org/officeDocument/2006/relationships/oleObject" Target="embeddings/oleObject381.bin"/><Relationship Id="rId749" Type="http://schemas.openxmlformats.org/officeDocument/2006/relationships/image" Target="media/image310.wmf"/><Relationship Id="rId290" Type="http://schemas.openxmlformats.org/officeDocument/2006/relationships/image" Target="media/image100.wmf"/><Relationship Id="rId304" Type="http://schemas.openxmlformats.org/officeDocument/2006/relationships/oleObject" Target="embeddings/oleObject193.bin"/><Relationship Id="rId388" Type="http://schemas.openxmlformats.org/officeDocument/2006/relationships/oleObject" Target="embeddings/oleObject235.bin"/><Relationship Id="rId511" Type="http://schemas.openxmlformats.org/officeDocument/2006/relationships/oleObject" Target="embeddings/oleObject300.bin"/><Relationship Id="rId609" Type="http://schemas.openxmlformats.org/officeDocument/2006/relationships/oleObject" Target="embeddings/oleObject359.bin"/><Relationship Id="rId956" Type="http://schemas.openxmlformats.org/officeDocument/2006/relationships/oleObject" Target="embeddings/oleObject553.bin"/><Relationship Id="rId85" Type="http://schemas.openxmlformats.org/officeDocument/2006/relationships/oleObject" Target="embeddings/oleObject50.bin"/><Relationship Id="rId150" Type="http://schemas.openxmlformats.org/officeDocument/2006/relationships/oleObject" Target="embeddings/oleObject105.bin"/><Relationship Id="rId595" Type="http://schemas.openxmlformats.org/officeDocument/2006/relationships/oleObject" Target="embeddings/oleObject352.bin"/><Relationship Id="rId816" Type="http://schemas.openxmlformats.org/officeDocument/2006/relationships/oleObject" Target="embeddings/oleObject469.bin"/><Relationship Id="rId1001" Type="http://schemas.openxmlformats.org/officeDocument/2006/relationships/oleObject" Target="embeddings/oleObject576.bin"/><Relationship Id="rId248" Type="http://schemas.openxmlformats.org/officeDocument/2006/relationships/image" Target="media/image84.wmf"/><Relationship Id="rId455" Type="http://schemas.openxmlformats.org/officeDocument/2006/relationships/image" Target="media/image180.wmf"/><Relationship Id="rId662" Type="http://schemas.openxmlformats.org/officeDocument/2006/relationships/image" Target="media/image269.wmf"/><Relationship Id="rId1085" Type="http://schemas.openxmlformats.org/officeDocument/2006/relationships/oleObject" Target="embeddings/oleObject622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68.bin"/><Relationship Id="rId315" Type="http://schemas.openxmlformats.org/officeDocument/2006/relationships/image" Target="media/image110.wmf"/><Relationship Id="rId522" Type="http://schemas.openxmlformats.org/officeDocument/2006/relationships/image" Target="media/image210.wmf"/><Relationship Id="rId967" Type="http://schemas.openxmlformats.org/officeDocument/2006/relationships/oleObject" Target="embeddings/oleObject559.bin"/><Relationship Id="rId96" Type="http://schemas.openxmlformats.org/officeDocument/2006/relationships/oleObject" Target="embeddings/oleObject61.bin"/><Relationship Id="rId161" Type="http://schemas.openxmlformats.org/officeDocument/2006/relationships/image" Target="media/image43.wmf"/><Relationship Id="rId399" Type="http://schemas.openxmlformats.org/officeDocument/2006/relationships/image" Target="media/image152.wmf"/><Relationship Id="rId827" Type="http://schemas.openxmlformats.org/officeDocument/2006/relationships/oleObject" Target="embeddings/oleObject475.bin"/><Relationship Id="rId1012" Type="http://schemas.openxmlformats.org/officeDocument/2006/relationships/image" Target="media/image424.wmf"/><Relationship Id="rId259" Type="http://schemas.openxmlformats.org/officeDocument/2006/relationships/image" Target="media/image87.wmf"/><Relationship Id="rId466" Type="http://schemas.openxmlformats.org/officeDocument/2006/relationships/oleObject" Target="embeddings/oleObject274.bin"/><Relationship Id="rId673" Type="http://schemas.openxmlformats.org/officeDocument/2006/relationships/oleObject" Target="embeddings/oleObject392.bin"/><Relationship Id="rId880" Type="http://schemas.openxmlformats.org/officeDocument/2006/relationships/oleObject" Target="embeddings/oleObject502.bin"/><Relationship Id="rId1096" Type="http://schemas.openxmlformats.org/officeDocument/2006/relationships/oleObject" Target="embeddings/oleObject633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78.bin"/><Relationship Id="rId326" Type="http://schemas.openxmlformats.org/officeDocument/2006/relationships/oleObject" Target="embeddings/oleObject204.bin"/><Relationship Id="rId533" Type="http://schemas.openxmlformats.org/officeDocument/2006/relationships/oleObject" Target="embeddings/oleObject311.bin"/><Relationship Id="rId978" Type="http://schemas.openxmlformats.org/officeDocument/2006/relationships/image" Target="media/image407.wmf"/><Relationship Id="rId740" Type="http://schemas.openxmlformats.org/officeDocument/2006/relationships/oleObject" Target="embeddings/oleObject428.bin"/><Relationship Id="rId838" Type="http://schemas.openxmlformats.org/officeDocument/2006/relationships/image" Target="media/image351.wmf"/><Relationship Id="rId1023" Type="http://schemas.openxmlformats.org/officeDocument/2006/relationships/oleObject" Target="embeddings/oleObject587.bin"/><Relationship Id="rId172" Type="http://schemas.openxmlformats.org/officeDocument/2006/relationships/oleObject" Target="embeddings/oleObject117.bin"/><Relationship Id="rId477" Type="http://schemas.openxmlformats.org/officeDocument/2006/relationships/oleObject" Target="embeddings/oleObject283.bin"/><Relationship Id="rId600" Type="http://schemas.openxmlformats.org/officeDocument/2006/relationships/image" Target="media/image239.wmf"/><Relationship Id="rId684" Type="http://schemas.openxmlformats.org/officeDocument/2006/relationships/image" Target="media/image280.wmf"/><Relationship Id="rId337" Type="http://schemas.openxmlformats.org/officeDocument/2006/relationships/image" Target="media/image121.wmf"/><Relationship Id="rId891" Type="http://schemas.openxmlformats.org/officeDocument/2006/relationships/image" Target="media/image377.wmf"/><Relationship Id="rId905" Type="http://schemas.openxmlformats.org/officeDocument/2006/relationships/image" Target="media/image384.wmf"/><Relationship Id="rId989" Type="http://schemas.openxmlformats.org/officeDocument/2006/relationships/oleObject" Target="embeddings/oleObject570.bin"/><Relationship Id="rId34" Type="http://schemas.openxmlformats.org/officeDocument/2006/relationships/image" Target="media/image13.wmf"/><Relationship Id="rId544" Type="http://schemas.openxmlformats.org/officeDocument/2006/relationships/oleObject" Target="embeddings/oleObject317.bin"/><Relationship Id="rId751" Type="http://schemas.openxmlformats.org/officeDocument/2006/relationships/image" Target="media/image311.wmf"/><Relationship Id="rId849" Type="http://schemas.openxmlformats.org/officeDocument/2006/relationships/oleObject" Target="embeddings/oleObject486.bin"/><Relationship Id="rId183" Type="http://schemas.openxmlformats.org/officeDocument/2006/relationships/image" Target="media/image54.wmf"/><Relationship Id="rId390" Type="http://schemas.openxmlformats.org/officeDocument/2006/relationships/oleObject" Target="embeddings/oleObject236.bin"/><Relationship Id="rId404" Type="http://schemas.openxmlformats.org/officeDocument/2006/relationships/oleObject" Target="embeddings/oleObject243.bin"/><Relationship Id="rId611" Type="http://schemas.openxmlformats.org/officeDocument/2006/relationships/oleObject" Target="embeddings/oleObject361.bin"/><Relationship Id="rId1034" Type="http://schemas.openxmlformats.org/officeDocument/2006/relationships/image" Target="media/image435.wmf"/><Relationship Id="rId250" Type="http://schemas.openxmlformats.org/officeDocument/2006/relationships/image" Target="media/image85.wmf"/><Relationship Id="rId488" Type="http://schemas.openxmlformats.org/officeDocument/2006/relationships/image" Target="media/image193.wmf"/><Relationship Id="rId695" Type="http://schemas.openxmlformats.org/officeDocument/2006/relationships/oleObject" Target="embeddings/oleObject403.bin"/><Relationship Id="rId709" Type="http://schemas.openxmlformats.org/officeDocument/2006/relationships/oleObject" Target="embeddings/oleObject410.bin"/><Relationship Id="rId916" Type="http://schemas.openxmlformats.org/officeDocument/2006/relationships/oleObject" Target="embeddings/oleObject524.bin"/><Relationship Id="rId1101" Type="http://schemas.openxmlformats.org/officeDocument/2006/relationships/oleObject" Target="embeddings/oleObject636.bin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69.bin"/><Relationship Id="rId348" Type="http://schemas.openxmlformats.org/officeDocument/2006/relationships/oleObject" Target="embeddings/oleObject215.bin"/><Relationship Id="rId555" Type="http://schemas.openxmlformats.org/officeDocument/2006/relationships/oleObject" Target="embeddings/oleObject328.bin"/><Relationship Id="rId762" Type="http://schemas.openxmlformats.org/officeDocument/2006/relationships/oleObject" Target="embeddings/oleObject439.bin"/><Relationship Id="rId194" Type="http://schemas.openxmlformats.org/officeDocument/2006/relationships/oleObject" Target="embeddings/oleObject128.bin"/><Relationship Id="rId208" Type="http://schemas.openxmlformats.org/officeDocument/2006/relationships/oleObject" Target="embeddings/oleObject135.bin"/><Relationship Id="rId415" Type="http://schemas.openxmlformats.org/officeDocument/2006/relationships/image" Target="media/image160.wmf"/><Relationship Id="rId622" Type="http://schemas.openxmlformats.org/officeDocument/2006/relationships/image" Target="media/image249.wmf"/><Relationship Id="rId1045" Type="http://schemas.openxmlformats.org/officeDocument/2006/relationships/oleObject" Target="embeddings/oleObject598.bin"/><Relationship Id="rId261" Type="http://schemas.openxmlformats.org/officeDocument/2006/relationships/image" Target="media/image88.wmf"/><Relationship Id="rId499" Type="http://schemas.openxmlformats.org/officeDocument/2006/relationships/oleObject" Target="embeddings/oleObject294.bin"/><Relationship Id="rId927" Type="http://schemas.openxmlformats.org/officeDocument/2006/relationships/oleObject" Target="embeddings/oleObject535.bin"/><Relationship Id="rId1112" Type="http://schemas.openxmlformats.org/officeDocument/2006/relationships/fontTable" Target="fontTable.xml"/><Relationship Id="rId56" Type="http://schemas.openxmlformats.org/officeDocument/2006/relationships/image" Target="media/image24.wmf"/><Relationship Id="rId359" Type="http://schemas.openxmlformats.org/officeDocument/2006/relationships/image" Target="media/image132.wmf"/><Relationship Id="rId566" Type="http://schemas.openxmlformats.org/officeDocument/2006/relationships/image" Target="media/image222.wmf"/><Relationship Id="rId773" Type="http://schemas.openxmlformats.org/officeDocument/2006/relationships/image" Target="media/image322.wmf"/><Relationship Id="rId121" Type="http://schemas.openxmlformats.org/officeDocument/2006/relationships/oleObject" Target="embeddings/oleObject79.bin"/><Relationship Id="rId219" Type="http://schemas.openxmlformats.org/officeDocument/2006/relationships/image" Target="media/image72.wmf"/><Relationship Id="rId426" Type="http://schemas.openxmlformats.org/officeDocument/2006/relationships/oleObject" Target="embeddings/oleObject254.bin"/><Relationship Id="rId633" Type="http://schemas.openxmlformats.org/officeDocument/2006/relationships/oleObject" Target="embeddings/oleObject372.bin"/><Relationship Id="rId980" Type="http://schemas.openxmlformats.org/officeDocument/2006/relationships/image" Target="media/image408.wmf"/><Relationship Id="rId1056" Type="http://schemas.openxmlformats.org/officeDocument/2006/relationships/oleObject" Target="embeddings/oleObject606.bin"/><Relationship Id="rId840" Type="http://schemas.openxmlformats.org/officeDocument/2006/relationships/image" Target="media/image352.wmf"/><Relationship Id="rId938" Type="http://schemas.openxmlformats.org/officeDocument/2006/relationships/image" Target="media/image390.wmf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72.bin"/><Relationship Id="rId577" Type="http://schemas.openxmlformats.org/officeDocument/2006/relationships/oleObject" Target="embeddings/oleObject343.bin"/><Relationship Id="rId700" Type="http://schemas.openxmlformats.org/officeDocument/2006/relationships/image" Target="media/image288.wmf"/><Relationship Id="rId132" Type="http://schemas.openxmlformats.org/officeDocument/2006/relationships/oleObject" Target="embeddings/oleObject89.bin"/><Relationship Id="rId784" Type="http://schemas.openxmlformats.org/officeDocument/2006/relationships/oleObject" Target="embeddings/oleObject450.bin"/><Relationship Id="rId991" Type="http://schemas.openxmlformats.org/officeDocument/2006/relationships/oleObject" Target="embeddings/oleObject571.bin"/><Relationship Id="rId1067" Type="http://schemas.openxmlformats.org/officeDocument/2006/relationships/image" Target="media/image449.wmf"/><Relationship Id="rId437" Type="http://schemas.openxmlformats.org/officeDocument/2006/relationships/image" Target="media/image171.wmf"/><Relationship Id="rId644" Type="http://schemas.openxmlformats.org/officeDocument/2006/relationships/image" Target="media/image260.wmf"/><Relationship Id="rId851" Type="http://schemas.openxmlformats.org/officeDocument/2006/relationships/oleObject" Target="embeddings/oleObject487.bin"/><Relationship Id="rId283" Type="http://schemas.openxmlformats.org/officeDocument/2006/relationships/oleObject" Target="embeddings/oleObject180.bin"/><Relationship Id="rId490" Type="http://schemas.openxmlformats.org/officeDocument/2006/relationships/image" Target="media/image194.wmf"/><Relationship Id="rId504" Type="http://schemas.openxmlformats.org/officeDocument/2006/relationships/image" Target="media/image201.wmf"/><Relationship Id="rId711" Type="http://schemas.openxmlformats.org/officeDocument/2006/relationships/oleObject" Target="embeddings/oleObject411.bin"/><Relationship Id="rId949" Type="http://schemas.openxmlformats.org/officeDocument/2006/relationships/image" Target="media/image393.wmf"/><Relationship Id="rId78" Type="http://schemas.openxmlformats.org/officeDocument/2006/relationships/oleObject" Target="embeddings/oleObject43.bin"/><Relationship Id="rId143" Type="http://schemas.openxmlformats.org/officeDocument/2006/relationships/oleObject" Target="embeddings/oleObject99.bin"/><Relationship Id="rId350" Type="http://schemas.openxmlformats.org/officeDocument/2006/relationships/oleObject" Target="embeddings/oleObject216.bin"/><Relationship Id="rId588" Type="http://schemas.openxmlformats.org/officeDocument/2006/relationships/image" Target="media/image233.wmf"/><Relationship Id="rId795" Type="http://schemas.openxmlformats.org/officeDocument/2006/relationships/image" Target="media/image333.wmf"/><Relationship Id="rId809" Type="http://schemas.openxmlformats.org/officeDocument/2006/relationships/oleObject" Target="embeddings/oleObject463.bin"/><Relationship Id="rId9" Type="http://schemas.openxmlformats.org/officeDocument/2006/relationships/image" Target="media/image2.gif"/><Relationship Id="rId210" Type="http://schemas.openxmlformats.org/officeDocument/2006/relationships/oleObject" Target="embeddings/oleObject136.bin"/><Relationship Id="rId448" Type="http://schemas.openxmlformats.org/officeDocument/2006/relationships/oleObject" Target="embeddings/oleObject265.bin"/><Relationship Id="rId655" Type="http://schemas.openxmlformats.org/officeDocument/2006/relationships/oleObject" Target="embeddings/oleObject383.bin"/><Relationship Id="rId862" Type="http://schemas.openxmlformats.org/officeDocument/2006/relationships/image" Target="media/image363.wmf"/><Relationship Id="rId1078" Type="http://schemas.openxmlformats.org/officeDocument/2006/relationships/oleObject" Target="embeddings/oleObject617.bin"/><Relationship Id="rId294" Type="http://schemas.openxmlformats.org/officeDocument/2006/relationships/oleObject" Target="embeddings/oleObject187.bin"/><Relationship Id="rId308" Type="http://schemas.openxmlformats.org/officeDocument/2006/relationships/oleObject" Target="embeddings/oleObject195.bin"/><Relationship Id="rId515" Type="http://schemas.openxmlformats.org/officeDocument/2006/relationships/oleObject" Target="embeddings/oleObject302.bin"/><Relationship Id="rId722" Type="http://schemas.openxmlformats.org/officeDocument/2006/relationships/oleObject" Target="embeddings/oleObject419.bin"/><Relationship Id="rId89" Type="http://schemas.openxmlformats.org/officeDocument/2006/relationships/oleObject" Target="embeddings/oleObject54.bin"/><Relationship Id="rId154" Type="http://schemas.openxmlformats.org/officeDocument/2006/relationships/image" Target="media/image39.gif"/><Relationship Id="rId361" Type="http://schemas.openxmlformats.org/officeDocument/2006/relationships/image" Target="media/image133.wmf"/><Relationship Id="rId599" Type="http://schemas.openxmlformats.org/officeDocument/2006/relationships/oleObject" Target="embeddings/oleObject354.bin"/><Relationship Id="rId1005" Type="http://schemas.openxmlformats.org/officeDocument/2006/relationships/oleObject" Target="embeddings/oleObject578.bin"/><Relationship Id="rId459" Type="http://schemas.openxmlformats.org/officeDocument/2006/relationships/image" Target="media/image182.wmf"/><Relationship Id="rId666" Type="http://schemas.openxmlformats.org/officeDocument/2006/relationships/image" Target="media/image271.wmf"/><Relationship Id="rId873" Type="http://schemas.openxmlformats.org/officeDocument/2006/relationships/oleObject" Target="embeddings/oleObject498.bin"/><Relationship Id="rId1089" Type="http://schemas.openxmlformats.org/officeDocument/2006/relationships/oleObject" Target="embeddings/oleObject626.bin"/><Relationship Id="rId16" Type="http://schemas.openxmlformats.org/officeDocument/2006/relationships/oleObject" Target="embeddings/oleObject4.bin"/><Relationship Id="rId221" Type="http://schemas.openxmlformats.org/officeDocument/2006/relationships/image" Target="media/image73.wmf"/><Relationship Id="rId319" Type="http://schemas.openxmlformats.org/officeDocument/2006/relationships/image" Target="media/image112.wmf"/><Relationship Id="rId526" Type="http://schemas.openxmlformats.org/officeDocument/2006/relationships/image" Target="media/image212.wmf"/><Relationship Id="rId733" Type="http://schemas.openxmlformats.org/officeDocument/2006/relationships/image" Target="media/image302.wmf"/><Relationship Id="rId940" Type="http://schemas.openxmlformats.org/officeDocument/2006/relationships/oleObject" Target="embeddings/oleObject543.bin"/><Relationship Id="rId1016" Type="http://schemas.openxmlformats.org/officeDocument/2006/relationships/image" Target="media/image426.wmf"/><Relationship Id="rId165" Type="http://schemas.openxmlformats.org/officeDocument/2006/relationships/image" Target="media/image45.wmf"/><Relationship Id="rId372" Type="http://schemas.openxmlformats.org/officeDocument/2006/relationships/oleObject" Target="embeddings/oleObject227.bin"/><Relationship Id="rId677" Type="http://schemas.openxmlformats.org/officeDocument/2006/relationships/oleObject" Target="embeddings/oleObject394.bin"/><Relationship Id="rId800" Type="http://schemas.openxmlformats.org/officeDocument/2006/relationships/oleObject" Target="embeddings/oleObject458.bin"/><Relationship Id="rId232" Type="http://schemas.openxmlformats.org/officeDocument/2006/relationships/oleObject" Target="embeddings/oleObject149.bin"/><Relationship Id="rId884" Type="http://schemas.openxmlformats.org/officeDocument/2006/relationships/oleObject" Target="embeddings/oleObject504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313.bin"/><Relationship Id="rId744" Type="http://schemas.openxmlformats.org/officeDocument/2006/relationships/oleObject" Target="embeddings/oleObject430.bin"/><Relationship Id="rId951" Type="http://schemas.openxmlformats.org/officeDocument/2006/relationships/image" Target="media/image394.wmf"/><Relationship Id="rId80" Type="http://schemas.openxmlformats.org/officeDocument/2006/relationships/oleObject" Target="embeddings/oleObject45.bin"/><Relationship Id="rId176" Type="http://schemas.openxmlformats.org/officeDocument/2006/relationships/oleObject" Target="embeddings/oleObject119.bin"/><Relationship Id="rId383" Type="http://schemas.openxmlformats.org/officeDocument/2006/relationships/image" Target="media/image144.wmf"/><Relationship Id="rId590" Type="http://schemas.openxmlformats.org/officeDocument/2006/relationships/image" Target="media/image234.wmf"/><Relationship Id="rId604" Type="http://schemas.openxmlformats.org/officeDocument/2006/relationships/image" Target="media/image241.wmf"/><Relationship Id="rId811" Type="http://schemas.openxmlformats.org/officeDocument/2006/relationships/oleObject" Target="embeddings/oleObject464.bin"/><Relationship Id="rId1027" Type="http://schemas.openxmlformats.org/officeDocument/2006/relationships/oleObject" Target="embeddings/oleObject589.bin"/><Relationship Id="rId243" Type="http://schemas.openxmlformats.org/officeDocument/2006/relationships/oleObject" Target="embeddings/oleObject155.bin"/><Relationship Id="rId450" Type="http://schemas.openxmlformats.org/officeDocument/2006/relationships/oleObject" Target="embeddings/oleObject266.bin"/><Relationship Id="rId688" Type="http://schemas.openxmlformats.org/officeDocument/2006/relationships/image" Target="media/image282.wmf"/><Relationship Id="rId895" Type="http://schemas.openxmlformats.org/officeDocument/2006/relationships/image" Target="media/image379.wmf"/><Relationship Id="rId909" Type="http://schemas.openxmlformats.org/officeDocument/2006/relationships/oleObject" Target="embeddings/oleObject517.bin"/><Relationship Id="rId1080" Type="http://schemas.openxmlformats.org/officeDocument/2006/relationships/oleObject" Target="embeddings/oleObject618.bin"/><Relationship Id="rId38" Type="http://schemas.openxmlformats.org/officeDocument/2006/relationships/image" Target="media/image15.wmf"/><Relationship Id="rId103" Type="http://schemas.openxmlformats.org/officeDocument/2006/relationships/image" Target="media/image31.wmf"/><Relationship Id="rId310" Type="http://schemas.openxmlformats.org/officeDocument/2006/relationships/oleObject" Target="embeddings/oleObject196.bin"/><Relationship Id="rId548" Type="http://schemas.openxmlformats.org/officeDocument/2006/relationships/oleObject" Target="embeddings/oleObject321.bin"/><Relationship Id="rId755" Type="http://schemas.openxmlformats.org/officeDocument/2006/relationships/image" Target="media/image313.wmf"/><Relationship Id="rId962" Type="http://schemas.openxmlformats.org/officeDocument/2006/relationships/image" Target="media/image399.wmf"/><Relationship Id="rId91" Type="http://schemas.openxmlformats.org/officeDocument/2006/relationships/oleObject" Target="embeddings/oleObject56.bin"/><Relationship Id="rId187" Type="http://schemas.openxmlformats.org/officeDocument/2006/relationships/image" Target="media/image56.wmf"/><Relationship Id="rId394" Type="http://schemas.openxmlformats.org/officeDocument/2006/relationships/oleObject" Target="embeddings/oleObject238.bin"/><Relationship Id="rId408" Type="http://schemas.openxmlformats.org/officeDocument/2006/relationships/oleObject" Target="embeddings/oleObject245.bin"/><Relationship Id="rId615" Type="http://schemas.openxmlformats.org/officeDocument/2006/relationships/oleObject" Target="embeddings/oleObject363.bin"/><Relationship Id="rId822" Type="http://schemas.openxmlformats.org/officeDocument/2006/relationships/oleObject" Target="embeddings/oleObject472.bin"/><Relationship Id="rId1038" Type="http://schemas.openxmlformats.org/officeDocument/2006/relationships/image" Target="media/image437.wmf"/><Relationship Id="rId254" Type="http://schemas.openxmlformats.org/officeDocument/2006/relationships/oleObject" Target="embeddings/oleObject162.bin"/><Relationship Id="rId699" Type="http://schemas.openxmlformats.org/officeDocument/2006/relationships/oleObject" Target="embeddings/oleObject405.bin"/><Relationship Id="rId1091" Type="http://schemas.openxmlformats.org/officeDocument/2006/relationships/oleObject" Target="embeddings/oleObject628.bin"/><Relationship Id="rId1105" Type="http://schemas.openxmlformats.org/officeDocument/2006/relationships/oleObject" Target="embeddings/oleObject638.bin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73.bin"/><Relationship Id="rId461" Type="http://schemas.openxmlformats.org/officeDocument/2006/relationships/image" Target="media/image183.wmf"/><Relationship Id="rId559" Type="http://schemas.openxmlformats.org/officeDocument/2006/relationships/oleObject" Target="embeddings/oleObject332.bin"/><Relationship Id="rId766" Type="http://schemas.openxmlformats.org/officeDocument/2006/relationships/oleObject" Target="embeddings/oleObject441.bin"/><Relationship Id="rId198" Type="http://schemas.openxmlformats.org/officeDocument/2006/relationships/oleObject" Target="embeddings/oleObject130.bin"/><Relationship Id="rId321" Type="http://schemas.openxmlformats.org/officeDocument/2006/relationships/image" Target="media/image113.wmf"/><Relationship Id="rId419" Type="http://schemas.openxmlformats.org/officeDocument/2006/relationships/image" Target="media/image162.wmf"/><Relationship Id="rId626" Type="http://schemas.openxmlformats.org/officeDocument/2006/relationships/image" Target="media/image251.wmf"/><Relationship Id="rId973" Type="http://schemas.openxmlformats.org/officeDocument/2006/relationships/oleObject" Target="embeddings/oleObject562.bin"/><Relationship Id="rId1049" Type="http://schemas.openxmlformats.org/officeDocument/2006/relationships/oleObject" Target="embeddings/oleObject602.bin"/><Relationship Id="rId833" Type="http://schemas.openxmlformats.org/officeDocument/2006/relationships/oleObject" Target="embeddings/oleObject478.bin"/><Relationship Id="rId265" Type="http://schemas.openxmlformats.org/officeDocument/2006/relationships/image" Target="media/image90.wmf"/><Relationship Id="rId472" Type="http://schemas.openxmlformats.org/officeDocument/2006/relationships/image" Target="media/image187.wmf"/><Relationship Id="rId900" Type="http://schemas.openxmlformats.org/officeDocument/2006/relationships/oleObject" Target="embeddings/oleObject512.bin"/><Relationship Id="rId125" Type="http://schemas.openxmlformats.org/officeDocument/2006/relationships/oleObject" Target="embeddings/oleObject82.bin"/><Relationship Id="rId332" Type="http://schemas.openxmlformats.org/officeDocument/2006/relationships/oleObject" Target="embeddings/oleObject207.bin"/><Relationship Id="rId777" Type="http://schemas.openxmlformats.org/officeDocument/2006/relationships/image" Target="media/image324.wmf"/><Relationship Id="rId984" Type="http://schemas.openxmlformats.org/officeDocument/2006/relationships/image" Target="media/image410.wmf"/><Relationship Id="rId637" Type="http://schemas.openxmlformats.org/officeDocument/2006/relationships/oleObject" Target="embeddings/oleObject374.bin"/><Relationship Id="rId844" Type="http://schemas.openxmlformats.org/officeDocument/2006/relationships/image" Target="media/image354.wmf"/><Relationship Id="rId276" Type="http://schemas.openxmlformats.org/officeDocument/2006/relationships/oleObject" Target="embeddings/oleObject174.bin"/><Relationship Id="rId483" Type="http://schemas.openxmlformats.org/officeDocument/2006/relationships/oleObject" Target="embeddings/oleObject286.bin"/><Relationship Id="rId690" Type="http://schemas.openxmlformats.org/officeDocument/2006/relationships/image" Target="media/image283.wmf"/><Relationship Id="rId704" Type="http://schemas.openxmlformats.org/officeDocument/2006/relationships/image" Target="media/image290.wmf"/><Relationship Id="rId911" Type="http://schemas.openxmlformats.org/officeDocument/2006/relationships/oleObject" Target="embeddings/oleObject519.bin"/><Relationship Id="rId40" Type="http://schemas.openxmlformats.org/officeDocument/2006/relationships/image" Target="media/image16.wmf"/><Relationship Id="rId136" Type="http://schemas.openxmlformats.org/officeDocument/2006/relationships/oleObject" Target="embeddings/oleObject92.bin"/><Relationship Id="rId343" Type="http://schemas.openxmlformats.org/officeDocument/2006/relationships/image" Target="media/image124.wmf"/><Relationship Id="rId550" Type="http://schemas.openxmlformats.org/officeDocument/2006/relationships/oleObject" Target="embeddings/oleObject323.bin"/><Relationship Id="rId788" Type="http://schemas.openxmlformats.org/officeDocument/2006/relationships/oleObject" Target="embeddings/oleObject452.bin"/><Relationship Id="rId995" Type="http://schemas.openxmlformats.org/officeDocument/2006/relationships/oleObject" Target="embeddings/oleObject573.bin"/><Relationship Id="rId203" Type="http://schemas.openxmlformats.org/officeDocument/2006/relationships/image" Target="media/image64.wmf"/><Relationship Id="rId648" Type="http://schemas.openxmlformats.org/officeDocument/2006/relationships/image" Target="media/image262.wmf"/><Relationship Id="rId855" Type="http://schemas.openxmlformats.org/officeDocument/2006/relationships/oleObject" Target="embeddings/oleObject489.bin"/><Relationship Id="rId1040" Type="http://schemas.openxmlformats.org/officeDocument/2006/relationships/image" Target="media/image438.wmf"/><Relationship Id="rId287" Type="http://schemas.openxmlformats.org/officeDocument/2006/relationships/oleObject" Target="embeddings/oleObject182.bin"/><Relationship Id="rId410" Type="http://schemas.openxmlformats.org/officeDocument/2006/relationships/oleObject" Target="embeddings/oleObject246.bin"/><Relationship Id="rId494" Type="http://schemas.openxmlformats.org/officeDocument/2006/relationships/image" Target="media/image196.wmf"/><Relationship Id="rId508" Type="http://schemas.openxmlformats.org/officeDocument/2006/relationships/image" Target="media/image203.wmf"/><Relationship Id="rId715" Type="http://schemas.openxmlformats.org/officeDocument/2006/relationships/oleObject" Target="embeddings/oleObject414.bin"/><Relationship Id="rId922" Type="http://schemas.openxmlformats.org/officeDocument/2006/relationships/oleObject" Target="embeddings/oleObject530.bin"/><Relationship Id="rId147" Type="http://schemas.openxmlformats.org/officeDocument/2006/relationships/oleObject" Target="embeddings/oleObject103.bin"/><Relationship Id="rId354" Type="http://schemas.openxmlformats.org/officeDocument/2006/relationships/oleObject" Target="embeddings/oleObject218.bin"/><Relationship Id="rId799" Type="http://schemas.openxmlformats.org/officeDocument/2006/relationships/image" Target="media/image335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334.bin"/><Relationship Id="rId659" Type="http://schemas.openxmlformats.org/officeDocument/2006/relationships/oleObject" Target="embeddings/oleObject385.bin"/><Relationship Id="rId866" Type="http://schemas.openxmlformats.org/officeDocument/2006/relationships/image" Target="media/image365.wmf"/><Relationship Id="rId214" Type="http://schemas.openxmlformats.org/officeDocument/2006/relationships/oleObject" Target="embeddings/oleObject138.bin"/><Relationship Id="rId298" Type="http://schemas.openxmlformats.org/officeDocument/2006/relationships/oleObject" Target="embeddings/oleObject190.bin"/><Relationship Id="rId421" Type="http://schemas.openxmlformats.org/officeDocument/2006/relationships/image" Target="media/image163.wmf"/><Relationship Id="rId519" Type="http://schemas.openxmlformats.org/officeDocument/2006/relationships/oleObject" Target="embeddings/oleObject304.bin"/><Relationship Id="rId1051" Type="http://schemas.openxmlformats.org/officeDocument/2006/relationships/image" Target="media/image441.wmf"/><Relationship Id="rId158" Type="http://schemas.openxmlformats.org/officeDocument/2006/relationships/oleObject" Target="embeddings/oleObject110.bin"/><Relationship Id="rId726" Type="http://schemas.openxmlformats.org/officeDocument/2006/relationships/oleObject" Target="embeddings/oleObject421.bin"/><Relationship Id="rId933" Type="http://schemas.openxmlformats.org/officeDocument/2006/relationships/oleObject" Target="embeddings/oleObject539.bin"/><Relationship Id="rId1009" Type="http://schemas.openxmlformats.org/officeDocument/2006/relationships/oleObject" Target="embeddings/oleObject580.bin"/><Relationship Id="rId62" Type="http://schemas.openxmlformats.org/officeDocument/2006/relationships/image" Target="media/image27.wmf"/><Relationship Id="rId365" Type="http://schemas.openxmlformats.org/officeDocument/2006/relationships/image" Target="media/image135.wmf"/><Relationship Id="rId572" Type="http://schemas.openxmlformats.org/officeDocument/2006/relationships/image" Target="media/image225.wmf"/><Relationship Id="rId225" Type="http://schemas.openxmlformats.org/officeDocument/2006/relationships/image" Target="media/image75.wmf"/><Relationship Id="rId432" Type="http://schemas.openxmlformats.org/officeDocument/2006/relationships/oleObject" Target="embeddings/oleObject257.bin"/><Relationship Id="rId877" Type="http://schemas.openxmlformats.org/officeDocument/2006/relationships/oleObject" Target="embeddings/oleObject500.bin"/><Relationship Id="rId1062" Type="http://schemas.openxmlformats.org/officeDocument/2006/relationships/oleObject" Target="embeddings/oleObject609.bin"/><Relationship Id="rId737" Type="http://schemas.openxmlformats.org/officeDocument/2006/relationships/image" Target="media/image304.wmf"/><Relationship Id="rId944" Type="http://schemas.openxmlformats.org/officeDocument/2006/relationships/oleObject" Target="embeddings/oleObject547.bin"/><Relationship Id="rId73" Type="http://schemas.openxmlformats.org/officeDocument/2006/relationships/oleObject" Target="embeddings/oleObject38.bin"/><Relationship Id="rId169" Type="http://schemas.openxmlformats.org/officeDocument/2006/relationships/image" Target="media/image47.wmf"/><Relationship Id="rId376" Type="http://schemas.openxmlformats.org/officeDocument/2006/relationships/oleObject" Target="embeddings/oleObject229.bin"/><Relationship Id="rId583" Type="http://schemas.openxmlformats.org/officeDocument/2006/relationships/oleObject" Target="embeddings/oleObject346.bin"/><Relationship Id="rId790" Type="http://schemas.openxmlformats.org/officeDocument/2006/relationships/oleObject" Target="embeddings/oleObject453.bin"/><Relationship Id="rId804" Type="http://schemas.openxmlformats.org/officeDocument/2006/relationships/image" Target="media/image337.wmf"/><Relationship Id="rId4" Type="http://schemas.openxmlformats.org/officeDocument/2006/relationships/settings" Target="settings.xml"/><Relationship Id="rId236" Type="http://schemas.openxmlformats.org/officeDocument/2006/relationships/image" Target="media/image78.wmf"/><Relationship Id="rId443" Type="http://schemas.openxmlformats.org/officeDocument/2006/relationships/image" Target="media/image174.wmf"/><Relationship Id="rId650" Type="http://schemas.openxmlformats.org/officeDocument/2006/relationships/image" Target="media/image263.wmf"/><Relationship Id="rId888" Type="http://schemas.openxmlformats.org/officeDocument/2006/relationships/oleObject" Target="embeddings/oleObject506.bin"/><Relationship Id="rId1073" Type="http://schemas.openxmlformats.org/officeDocument/2006/relationships/image" Target="media/image452.wmf"/><Relationship Id="rId303" Type="http://schemas.openxmlformats.org/officeDocument/2006/relationships/image" Target="media/image104.wmf"/><Relationship Id="rId748" Type="http://schemas.openxmlformats.org/officeDocument/2006/relationships/oleObject" Target="embeddings/oleObject432.bin"/><Relationship Id="rId955" Type="http://schemas.openxmlformats.org/officeDocument/2006/relationships/image" Target="media/image396.wmf"/><Relationship Id="rId84" Type="http://schemas.openxmlformats.org/officeDocument/2006/relationships/oleObject" Target="embeddings/oleObject49.bin"/><Relationship Id="rId387" Type="http://schemas.openxmlformats.org/officeDocument/2006/relationships/image" Target="media/image146.wmf"/><Relationship Id="rId510" Type="http://schemas.openxmlformats.org/officeDocument/2006/relationships/image" Target="media/image204.wmf"/><Relationship Id="rId594" Type="http://schemas.openxmlformats.org/officeDocument/2006/relationships/image" Target="media/image236.wmf"/><Relationship Id="rId608" Type="http://schemas.openxmlformats.org/officeDocument/2006/relationships/image" Target="media/image243.wmf"/><Relationship Id="rId815" Type="http://schemas.openxmlformats.org/officeDocument/2006/relationships/oleObject" Target="embeddings/oleObject468.bin"/><Relationship Id="rId247" Type="http://schemas.openxmlformats.org/officeDocument/2006/relationships/oleObject" Target="embeddings/oleObject157.bin"/><Relationship Id="rId899" Type="http://schemas.openxmlformats.org/officeDocument/2006/relationships/image" Target="media/image381.wmf"/><Relationship Id="rId1000" Type="http://schemas.openxmlformats.org/officeDocument/2006/relationships/image" Target="media/image418.wmf"/><Relationship Id="rId1084" Type="http://schemas.openxmlformats.org/officeDocument/2006/relationships/oleObject" Target="embeddings/oleObject621.bin"/><Relationship Id="rId107" Type="http://schemas.openxmlformats.org/officeDocument/2006/relationships/image" Target="media/image33.wmf"/><Relationship Id="rId454" Type="http://schemas.openxmlformats.org/officeDocument/2006/relationships/oleObject" Target="embeddings/oleObject268.bin"/><Relationship Id="rId661" Type="http://schemas.openxmlformats.org/officeDocument/2006/relationships/oleObject" Target="embeddings/oleObject386.bin"/><Relationship Id="rId759" Type="http://schemas.openxmlformats.org/officeDocument/2006/relationships/image" Target="media/image315.wmf"/><Relationship Id="rId966" Type="http://schemas.openxmlformats.org/officeDocument/2006/relationships/image" Target="media/image401.wmf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98.bin"/><Relationship Id="rId398" Type="http://schemas.openxmlformats.org/officeDocument/2006/relationships/oleObject" Target="embeddings/oleObject240.bin"/><Relationship Id="rId521" Type="http://schemas.openxmlformats.org/officeDocument/2006/relationships/oleObject" Target="embeddings/oleObject305.bin"/><Relationship Id="rId619" Type="http://schemas.openxmlformats.org/officeDocument/2006/relationships/oleObject" Target="embeddings/oleObject365.bin"/><Relationship Id="rId95" Type="http://schemas.openxmlformats.org/officeDocument/2006/relationships/oleObject" Target="embeddings/oleObject60.bin"/><Relationship Id="rId160" Type="http://schemas.openxmlformats.org/officeDocument/2006/relationships/oleObject" Target="embeddings/oleObject111.bin"/><Relationship Id="rId826" Type="http://schemas.openxmlformats.org/officeDocument/2006/relationships/oleObject" Target="embeddings/oleObject474.bin"/><Relationship Id="rId1011" Type="http://schemas.openxmlformats.org/officeDocument/2006/relationships/oleObject" Target="embeddings/oleObject581.bin"/><Relationship Id="rId1109" Type="http://schemas.openxmlformats.org/officeDocument/2006/relationships/oleObject" Target="embeddings/oleObject640.bin"/><Relationship Id="rId258" Type="http://schemas.openxmlformats.org/officeDocument/2006/relationships/oleObject" Target="embeddings/oleObject165.bin"/><Relationship Id="rId465" Type="http://schemas.openxmlformats.org/officeDocument/2006/relationships/image" Target="media/image185.wmf"/><Relationship Id="rId672" Type="http://schemas.openxmlformats.org/officeDocument/2006/relationships/image" Target="media/image274.wmf"/><Relationship Id="rId1095" Type="http://schemas.openxmlformats.org/officeDocument/2006/relationships/oleObject" Target="embeddings/oleObject632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77.bin"/><Relationship Id="rId325" Type="http://schemas.openxmlformats.org/officeDocument/2006/relationships/image" Target="media/image115.wmf"/><Relationship Id="rId532" Type="http://schemas.openxmlformats.org/officeDocument/2006/relationships/image" Target="media/image215.wmf"/><Relationship Id="rId977" Type="http://schemas.openxmlformats.org/officeDocument/2006/relationships/oleObject" Target="embeddings/oleObject564.bin"/><Relationship Id="rId171" Type="http://schemas.openxmlformats.org/officeDocument/2006/relationships/image" Target="media/image48.wmf"/><Relationship Id="rId837" Type="http://schemas.openxmlformats.org/officeDocument/2006/relationships/oleObject" Target="embeddings/oleObject480.bin"/><Relationship Id="rId1022" Type="http://schemas.openxmlformats.org/officeDocument/2006/relationships/image" Target="media/image429.wmf"/><Relationship Id="rId269" Type="http://schemas.openxmlformats.org/officeDocument/2006/relationships/image" Target="media/image92.wmf"/><Relationship Id="rId476" Type="http://schemas.openxmlformats.org/officeDocument/2006/relationships/oleObject" Target="embeddings/oleObject282.bin"/><Relationship Id="rId683" Type="http://schemas.openxmlformats.org/officeDocument/2006/relationships/oleObject" Target="embeddings/oleObject397.bin"/><Relationship Id="rId890" Type="http://schemas.openxmlformats.org/officeDocument/2006/relationships/oleObject" Target="embeddings/oleObject507.bin"/><Relationship Id="rId904" Type="http://schemas.openxmlformats.org/officeDocument/2006/relationships/oleObject" Target="embeddings/oleObject514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86.bin"/><Relationship Id="rId336" Type="http://schemas.openxmlformats.org/officeDocument/2006/relationships/oleObject" Target="embeddings/oleObject209.bin"/><Relationship Id="rId543" Type="http://schemas.openxmlformats.org/officeDocument/2006/relationships/oleObject" Target="embeddings/oleObject316.bin"/><Relationship Id="rId988" Type="http://schemas.openxmlformats.org/officeDocument/2006/relationships/image" Target="media/image412.wmf"/><Relationship Id="rId182" Type="http://schemas.openxmlformats.org/officeDocument/2006/relationships/oleObject" Target="embeddings/oleObject122.bin"/><Relationship Id="rId403" Type="http://schemas.openxmlformats.org/officeDocument/2006/relationships/image" Target="media/image154.wmf"/><Relationship Id="rId750" Type="http://schemas.openxmlformats.org/officeDocument/2006/relationships/oleObject" Target="embeddings/oleObject433.bin"/><Relationship Id="rId848" Type="http://schemas.openxmlformats.org/officeDocument/2006/relationships/image" Target="media/image356.wmf"/><Relationship Id="rId1033" Type="http://schemas.openxmlformats.org/officeDocument/2006/relationships/oleObject" Target="embeddings/oleObject592.bin"/><Relationship Id="rId487" Type="http://schemas.openxmlformats.org/officeDocument/2006/relationships/oleObject" Target="embeddings/oleObject288.bin"/><Relationship Id="rId610" Type="http://schemas.openxmlformats.org/officeDocument/2006/relationships/oleObject" Target="embeddings/oleObject360.bin"/><Relationship Id="rId694" Type="http://schemas.openxmlformats.org/officeDocument/2006/relationships/image" Target="media/image285.wmf"/><Relationship Id="rId708" Type="http://schemas.openxmlformats.org/officeDocument/2006/relationships/image" Target="media/image292.wmf"/><Relationship Id="rId915" Type="http://schemas.openxmlformats.org/officeDocument/2006/relationships/oleObject" Target="embeddings/oleObject523.bin"/><Relationship Id="rId347" Type="http://schemas.openxmlformats.org/officeDocument/2006/relationships/image" Target="media/image126.wmf"/><Relationship Id="rId999" Type="http://schemas.openxmlformats.org/officeDocument/2006/relationships/oleObject" Target="embeddings/oleObject575.bin"/><Relationship Id="rId1100" Type="http://schemas.openxmlformats.org/officeDocument/2006/relationships/image" Target="media/image458.wmf"/><Relationship Id="rId44" Type="http://schemas.openxmlformats.org/officeDocument/2006/relationships/image" Target="media/image18.wmf"/><Relationship Id="rId554" Type="http://schemas.openxmlformats.org/officeDocument/2006/relationships/oleObject" Target="embeddings/oleObject327.bin"/><Relationship Id="rId761" Type="http://schemas.openxmlformats.org/officeDocument/2006/relationships/image" Target="media/image316.wmf"/><Relationship Id="rId859" Type="http://schemas.openxmlformats.org/officeDocument/2006/relationships/oleObject" Target="embeddings/oleObject491.bin"/><Relationship Id="rId193" Type="http://schemas.openxmlformats.org/officeDocument/2006/relationships/image" Target="media/image59.wmf"/><Relationship Id="rId207" Type="http://schemas.openxmlformats.org/officeDocument/2006/relationships/image" Target="media/image66.wmf"/><Relationship Id="rId414" Type="http://schemas.openxmlformats.org/officeDocument/2006/relationships/oleObject" Target="embeddings/oleObject248.bin"/><Relationship Id="rId498" Type="http://schemas.openxmlformats.org/officeDocument/2006/relationships/image" Target="media/image198.wmf"/><Relationship Id="rId621" Type="http://schemas.openxmlformats.org/officeDocument/2006/relationships/oleObject" Target="embeddings/oleObject366.bin"/><Relationship Id="rId1044" Type="http://schemas.openxmlformats.org/officeDocument/2006/relationships/image" Target="media/image440.wmf"/><Relationship Id="rId260" Type="http://schemas.openxmlformats.org/officeDocument/2006/relationships/oleObject" Target="embeddings/oleObject166.bin"/><Relationship Id="rId719" Type="http://schemas.openxmlformats.org/officeDocument/2006/relationships/image" Target="media/image295.wmf"/><Relationship Id="rId926" Type="http://schemas.openxmlformats.org/officeDocument/2006/relationships/oleObject" Target="embeddings/oleObject534.bin"/><Relationship Id="rId1111" Type="http://schemas.openxmlformats.org/officeDocument/2006/relationships/footer" Target="footer1.xml"/><Relationship Id="rId55" Type="http://schemas.openxmlformats.org/officeDocument/2006/relationships/oleObject" Target="embeddings/oleObject25.bin"/><Relationship Id="rId120" Type="http://schemas.openxmlformats.org/officeDocument/2006/relationships/image" Target="media/image35.wmf"/><Relationship Id="rId358" Type="http://schemas.openxmlformats.org/officeDocument/2006/relationships/oleObject" Target="embeddings/oleObject220.bin"/><Relationship Id="rId565" Type="http://schemas.openxmlformats.org/officeDocument/2006/relationships/oleObject" Target="embeddings/oleObject337.bin"/><Relationship Id="rId772" Type="http://schemas.openxmlformats.org/officeDocument/2006/relationships/oleObject" Target="embeddings/oleObject444.bin"/><Relationship Id="rId218" Type="http://schemas.openxmlformats.org/officeDocument/2006/relationships/oleObject" Target="embeddings/oleObject140.bin"/><Relationship Id="rId425" Type="http://schemas.openxmlformats.org/officeDocument/2006/relationships/image" Target="media/image165.wmf"/><Relationship Id="rId632" Type="http://schemas.openxmlformats.org/officeDocument/2006/relationships/image" Target="media/image254.wmf"/><Relationship Id="rId1055" Type="http://schemas.openxmlformats.org/officeDocument/2006/relationships/image" Target="media/image443.wmf"/><Relationship Id="rId271" Type="http://schemas.openxmlformats.org/officeDocument/2006/relationships/image" Target="media/image93.wmf"/><Relationship Id="rId937" Type="http://schemas.openxmlformats.org/officeDocument/2006/relationships/oleObject" Target="embeddings/oleObject541.bin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88.bin"/><Relationship Id="rId369" Type="http://schemas.openxmlformats.org/officeDocument/2006/relationships/image" Target="media/image137.wmf"/><Relationship Id="rId576" Type="http://schemas.openxmlformats.org/officeDocument/2006/relationships/image" Target="media/image227.wmf"/><Relationship Id="rId783" Type="http://schemas.openxmlformats.org/officeDocument/2006/relationships/image" Target="media/image327.wmf"/><Relationship Id="rId990" Type="http://schemas.openxmlformats.org/officeDocument/2006/relationships/image" Target="media/image413.wmf"/><Relationship Id="rId229" Type="http://schemas.openxmlformats.org/officeDocument/2006/relationships/oleObject" Target="embeddings/oleObject146.bin"/><Relationship Id="rId436" Type="http://schemas.openxmlformats.org/officeDocument/2006/relationships/oleObject" Target="embeddings/oleObject259.bin"/><Relationship Id="rId643" Type="http://schemas.openxmlformats.org/officeDocument/2006/relationships/oleObject" Target="embeddings/oleObject377.bin"/><Relationship Id="rId1066" Type="http://schemas.openxmlformats.org/officeDocument/2006/relationships/oleObject" Target="embeddings/oleObject611.bin"/><Relationship Id="rId850" Type="http://schemas.openxmlformats.org/officeDocument/2006/relationships/image" Target="media/image357.wmf"/><Relationship Id="rId948" Type="http://schemas.openxmlformats.org/officeDocument/2006/relationships/oleObject" Target="embeddings/oleObject549.bin"/><Relationship Id="rId77" Type="http://schemas.openxmlformats.org/officeDocument/2006/relationships/oleObject" Target="embeddings/oleObject42.bin"/><Relationship Id="rId282" Type="http://schemas.openxmlformats.org/officeDocument/2006/relationships/image" Target="media/image96.wmf"/><Relationship Id="rId503" Type="http://schemas.openxmlformats.org/officeDocument/2006/relationships/oleObject" Target="embeddings/oleObject296.bin"/><Relationship Id="rId587" Type="http://schemas.openxmlformats.org/officeDocument/2006/relationships/oleObject" Target="embeddings/oleObject348.bin"/><Relationship Id="rId710" Type="http://schemas.openxmlformats.org/officeDocument/2006/relationships/image" Target="media/image293.wmf"/><Relationship Id="rId808" Type="http://schemas.openxmlformats.org/officeDocument/2006/relationships/image" Target="media/image339.wmf"/><Relationship Id="rId8" Type="http://schemas.openxmlformats.org/officeDocument/2006/relationships/image" Target="media/image1.gif"/><Relationship Id="rId142" Type="http://schemas.openxmlformats.org/officeDocument/2006/relationships/oleObject" Target="embeddings/oleObject98.bin"/><Relationship Id="rId447" Type="http://schemas.openxmlformats.org/officeDocument/2006/relationships/image" Target="media/image176.wmf"/><Relationship Id="rId794" Type="http://schemas.openxmlformats.org/officeDocument/2006/relationships/oleObject" Target="embeddings/oleObject455.bin"/><Relationship Id="rId1077" Type="http://schemas.openxmlformats.org/officeDocument/2006/relationships/image" Target="media/image454.wmf"/><Relationship Id="rId654" Type="http://schemas.openxmlformats.org/officeDocument/2006/relationships/image" Target="media/image265.wmf"/><Relationship Id="rId861" Type="http://schemas.openxmlformats.org/officeDocument/2006/relationships/oleObject" Target="embeddings/oleObject492.bin"/><Relationship Id="rId959" Type="http://schemas.openxmlformats.org/officeDocument/2006/relationships/oleObject" Target="embeddings/oleObject555.bin"/><Relationship Id="rId293" Type="http://schemas.openxmlformats.org/officeDocument/2006/relationships/oleObject" Target="embeddings/oleObject186.bin"/><Relationship Id="rId307" Type="http://schemas.openxmlformats.org/officeDocument/2006/relationships/image" Target="media/image106.wmf"/><Relationship Id="rId514" Type="http://schemas.openxmlformats.org/officeDocument/2006/relationships/image" Target="media/image206.wmf"/><Relationship Id="rId721" Type="http://schemas.openxmlformats.org/officeDocument/2006/relationships/image" Target="media/image296.wmf"/><Relationship Id="rId88" Type="http://schemas.openxmlformats.org/officeDocument/2006/relationships/oleObject" Target="embeddings/oleObject53.bin"/><Relationship Id="rId153" Type="http://schemas.openxmlformats.org/officeDocument/2006/relationships/oleObject" Target="embeddings/oleObject108.bin"/><Relationship Id="rId360" Type="http://schemas.openxmlformats.org/officeDocument/2006/relationships/oleObject" Target="embeddings/oleObject221.bin"/><Relationship Id="rId598" Type="http://schemas.openxmlformats.org/officeDocument/2006/relationships/image" Target="media/image238.wmf"/><Relationship Id="rId819" Type="http://schemas.openxmlformats.org/officeDocument/2006/relationships/image" Target="media/image342.wmf"/><Relationship Id="rId1004" Type="http://schemas.openxmlformats.org/officeDocument/2006/relationships/image" Target="media/image420.wmf"/><Relationship Id="rId220" Type="http://schemas.openxmlformats.org/officeDocument/2006/relationships/oleObject" Target="embeddings/oleObject141.bin"/><Relationship Id="rId458" Type="http://schemas.openxmlformats.org/officeDocument/2006/relationships/oleObject" Target="embeddings/oleObject270.bin"/><Relationship Id="rId665" Type="http://schemas.openxmlformats.org/officeDocument/2006/relationships/oleObject" Target="embeddings/oleObject388.bin"/><Relationship Id="rId872" Type="http://schemas.openxmlformats.org/officeDocument/2006/relationships/image" Target="media/image368.wmf"/><Relationship Id="rId1088" Type="http://schemas.openxmlformats.org/officeDocument/2006/relationships/oleObject" Target="embeddings/oleObject625.bin"/><Relationship Id="rId15" Type="http://schemas.openxmlformats.org/officeDocument/2006/relationships/image" Target="media/image5.wmf"/><Relationship Id="rId318" Type="http://schemas.openxmlformats.org/officeDocument/2006/relationships/oleObject" Target="embeddings/oleObject200.bin"/><Relationship Id="rId525" Type="http://schemas.openxmlformats.org/officeDocument/2006/relationships/oleObject" Target="embeddings/oleObject307.bin"/><Relationship Id="rId732" Type="http://schemas.openxmlformats.org/officeDocument/2006/relationships/oleObject" Target="embeddings/oleObject424.bin"/><Relationship Id="rId99" Type="http://schemas.openxmlformats.org/officeDocument/2006/relationships/oleObject" Target="embeddings/oleObject63.bin"/><Relationship Id="rId164" Type="http://schemas.openxmlformats.org/officeDocument/2006/relationships/oleObject" Target="embeddings/oleObject113.bin"/><Relationship Id="rId371" Type="http://schemas.openxmlformats.org/officeDocument/2006/relationships/image" Target="media/image138.wmf"/><Relationship Id="rId1015" Type="http://schemas.openxmlformats.org/officeDocument/2006/relationships/oleObject" Target="embeddings/oleObject583.bin"/><Relationship Id="rId469" Type="http://schemas.openxmlformats.org/officeDocument/2006/relationships/oleObject" Target="embeddings/oleObject276.bin"/><Relationship Id="rId676" Type="http://schemas.openxmlformats.org/officeDocument/2006/relationships/image" Target="media/image276.wmf"/><Relationship Id="rId883" Type="http://schemas.openxmlformats.org/officeDocument/2006/relationships/image" Target="media/image373.wmf"/><Relationship Id="rId1099" Type="http://schemas.openxmlformats.org/officeDocument/2006/relationships/oleObject" Target="embeddings/oleObject635.bin"/><Relationship Id="rId26" Type="http://schemas.openxmlformats.org/officeDocument/2006/relationships/image" Target="media/image9.wmf"/><Relationship Id="rId231" Type="http://schemas.openxmlformats.org/officeDocument/2006/relationships/oleObject" Target="embeddings/oleObject148.bin"/><Relationship Id="rId329" Type="http://schemas.openxmlformats.org/officeDocument/2006/relationships/image" Target="media/image117.wmf"/><Relationship Id="rId536" Type="http://schemas.openxmlformats.org/officeDocument/2006/relationships/image" Target="media/image217.wmf"/><Relationship Id="rId175" Type="http://schemas.openxmlformats.org/officeDocument/2006/relationships/image" Target="media/image50.wmf"/><Relationship Id="rId743" Type="http://schemas.openxmlformats.org/officeDocument/2006/relationships/image" Target="media/image307.wmf"/><Relationship Id="rId950" Type="http://schemas.openxmlformats.org/officeDocument/2006/relationships/oleObject" Target="embeddings/oleObject550.bin"/><Relationship Id="rId1026" Type="http://schemas.openxmlformats.org/officeDocument/2006/relationships/image" Target="media/image431.wmf"/><Relationship Id="rId382" Type="http://schemas.openxmlformats.org/officeDocument/2006/relationships/oleObject" Target="embeddings/oleObject232.bin"/><Relationship Id="rId603" Type="http://schemas.openxmlformats.org/officeDocument/2006/relationships/oleObject" Target="embeddings/oleObject356.bin"/><Relationship Id="rId687" Type="http://schemas.openxmlformats.org/officeDocument/2006/relationships/oleObject" Target="embeddings/oleObject399.bin"/><Relationship Id="rId810" Type="http://schemas.openxmlformats.org/officeDocument/2006/relationships/image" Target="media/image340.wmf"/><Relationship Id="rId908" Type="http://schemas.openxmlformats.org/officeDocument/2006/relationships/oleObject" Target="embeddings/oleObject516.bin"/><Relationship Id="rId242" Type="http://schemas.openxmlformats.org/officeDocument/2006/relationships/image" Target="media/image81.wmf"/><Relationship Id="rId894" Type="http://schemas.openxmlformats.org/officeDocument/2006/relationships/oleObject" Target="embeddings/oleObject509.bin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65.bin"/><Relationship Id="rId547" Type="http://schemas.openxmlformats.org/officeDocument/2006/relationships/oleObject" Target="embeddings/oleObject320.bin"/><Relationship Id="rId754" Type="http://schemas.openxmlformats.org/officeDocument/2006/relationships/oleObject" Target="embeddings/oleObject435.bin"/><Relationship Id="rId961" Type="http://schemas.openxmlformats.org/officeDocument/2006/relationships/oleObject" Target="embeddings/oleObject556.bin"/><Relationship Id="rId90" Type="http://schemas.openxmlformats.org/officeDocument/2006/relationships/oleObject" Target="embeddings/oleObject55.bin"/><Relationship Id="rId186" Type="http://schemas.openxmlformats.org/officeDocument/2006/relationships/oleObject" Target="embeddings/oleObject124.bin"/><Relationship Id="rId393" Type="http://schemas.openxmlformats.org/officeDocument/2006/relationships/image" Target="media/image149.wmf"/><Relationship Id="rId407" Type="http://schemas.openxmlformats.org/officeDocument/2006/relationships/image" Target="media/image156.wmf"/><Relationship Id="rId614" Type="http://schemas.openxmlformats.org/officeDocument/2006/relationships/image" Target="media/image245.wmf"/><Relationship Id="rId821" Type="http://schemas.openxmlformats.org/officeDocument/2006/relationships/image" Target="media/image343.wmf"/><Relationship Id="rId1037" Type="http://schemas.openxmlformats.org/officeDocument/2006/relationships/oleObject" Target="embeddings/oleObject594.bin"/><Relationship Id="rId253" Type="http://schemas.openxmlformats.org/officeDocument/2006/relationships/oleObject" Target="embeddings/oleObject161.bin"/><Relationship Id="rId460" Type="http://schemas.openxmlformats.org/officeDocument/2006/relationships/oleObject" Target="embeddings/oleObject271.bin"/><Relationship Id="rId698" Type="http://schemas.openxmlformats.org/officeDocument/2006/relationships/image" Target="media/image287.wmf"/><Relationship Id="rId919" Type="http://schemas.openxmlformats.org/officeDocument/2006/relationships/oleObject" Target="embeddings/oleObject527.bin"/><Relationship Id="rId1090" Type="http://schemas.openxmlformats.org/officeDocument/2006/relationships/oleObject" Target="embeddings/oleObject627.bin"/><Relationship Id="rId1104" Type="http://schemas.openxmlformats.org/officeDocument/2006/relationships/image" Target="media/image460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72.bin"/><Relationship Id="rId320" Type="http://schemas.openxmlformats.org/officeDocument/2006/relationships/oleObject" Target="embeddings/oleObject201.bin"/><Relationship Id="rId558" Type="http://schemas.openxmlformats.org/officeDocument/2006/relationships/oleObject" Target="embeddings/oleObject331.bin"/><Relationship Id="rId765" Type="http://schemas.openxmlformats.org/officeDocument/2006/relationships/image" Target="media/image318.wmf"/><Relationship Id="rId972" Type="http://schemas.openxmlformats.org/officeDocument/2006/relationships/image" Target="media/image404.wmf"/><Relationship Id="rId197" Type="http://schemas.openxmlformats.org/officeDocument/2006/relationships/image" Target="media/image61.wmf"/><Relationship Id="rId418" Type="http://schemas.openxmlformats.org/officeDocument/2006/relationships/oleObject" Target="embeddings/oleObject250.bin"/><Relationship Id="rId625" Type="http://schemas.openxmlformats.org/officeDocument/2006/relationships/oleObject" Target="embeddings/oleObject368.bin"/><Relationship Id="rId832" Type="http://schemas.openxmlformats.org/officeDocument/2006/relationships/image" Target="media/image348.wmf"/><Relationship Id="rId1048" Type="http://schemas.openxmlformats.org/officeDocument/2006/relationships/oleObject" Target="embeddings/oleObject601.bin"/><Relationship Id="rId264" Type="http://schemas.openxmlformats.org/officeDocument/2006/relationships/oleObject" Target="embeddings/oleObject168.bin"/><Relationship Id="rId471" Type="http://schemas.openxmlformats.org/officeDocument/2006/relationships/oleObject" Target="embeddings/oleObject278.bin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81.bin"/><Relationship Id="rId569" Type="http://schemas.openxmlformats.org/officeDocument/2006/relationships/oleObject" Target="embeddings/oleObject339.bin"/><Relationship Id="rId776" Type="http://schemas.openxmlformats.org/officeDocument/2006/relationships/oleObject" Target="embeddings/oleObject446.bin"/><Relationship Id="rId983" Type="http://schemas.openxmlformats.org/officeDocument/2006/relationships/oleObject" Target="embeddings/oleObject567.bin"/><Relationship Id="rId331" Type="http://schemas.openxmlformats.org/officeDocument/2006/relationships/image" Target="media/image118.wmf"/><Relationship Id="rId429" Type="http://schemas.openxmlformats.org/officeDocument/2006/relationships/image" Target="media/image167.wmf"/><Relationship Id="rId636" Type="http://schemas.openxmlformats.org/officeDocument/2006/relationships/image" Target="media/image256.wmf"/><Relationship Id="rId1059" Type="http://schemas.openxmlformats.org/officeDocument/2006/relationships/image" Target="media/image445.wmf"/><Relationship Id="rId843" Type="http://schemas.openxmlformats.org/officeDocument/2006/relationships/oleObject" Target="embeddings/oleObject483.bin"/><Relationship Id="rId275" Type="http://schemas.openxmlformats.org/officeDocument/2006/relationships/image" Target="media/image95.wmf"/><Relationship Id="rId482" Type="http://schemas.openxmlformats.org/officeDocument/2006/relationships/image" Target="media/image190.wmf"/><Relationship Id="rId703" Type="http://schemas.openxmlformats.org/officeDocument/2006/relationships/oleObject" Target="embeddings/oleObject407.bin"/><Relationship Id="rId910" Type="http://schemas.openxmlformats.org/officeDocument/2006/relationships/oleObject" Target="embeddings/oleObject518.bin"/><Relationship Id="rId135" Type="http://schemas.openxmlformats.org/officeDocument/2006/relationships/oleObject" Target="embeddings/oleObject91.bin"/><Relationship Id="rId342" Type="http://schemas.openxmlformats.org/officeDocument/2006/relationships/oleObject" Target="embeddings/oleObject212.bin"/><Relationship Id="rId787" Type="http://schemas.openxmlformats.org/officeDocument/2006/relationships/image" Target="media/image329.wmf"/><Relationship Id="rId994" Type="http://schemas.openxmlformats.org/officeDocument/2006/relationships/image" Target="media/image415.wmf"/><Relationship Id="rId202" Type="http://schemas.openxmlformats.org/officeDocument/2006/relationships/oleObject" Target="embeddings/oleObject132.bin"/><Relationship Id="rId647" Type="http://schemas.openxmlformats.org/officeDocument/2006/relationships/oleObject" Target="embeddings/oleObject379.bin"/><Relationship Id="rId854" Type="http://schemas.openxmlformats.org/officeDocument/2006/relationships/image" Target="media/image359.wmf"/><Relationship Id="rId286" Type="http://schemas.openxmlformats.org/officeDocument/2006/relationships/image" Target="media/image98.wmf"/><Relationship Id="rId493" Type="http://schemas.openxmlformats.org/officeDocument/2006/relationships/oleObject" Target="embeddings/oleObject291.bin"/><Relationship Id="rId507" Type="http://schemas.openxmlformats.org/officeDocument/2006/relationships/oleObject" Target="embeddings/oleObject298.bin"/><Relationship Id="rId714" Type="http://schemas.openxmlformats.org/officeDocument/2006/relationships/oleObject" Target="embeddings/oleObject413.bin"/><Relationship Id="rId921" Type="http://schemas.openxmlformats.org/officeDocument/2006/relationships/oleObject" Target="embeddings/oleObject529.bin"/><Relationship Id="rId50" Type="http://schemas.openxmlformats.org/officeDocument/2006/relationships/image" Target="media/image21.wmf"/><Relationship Id="rId146" Type="http://schemas.openxmlformats.org/officeDocument/2006/relationships/oleObject" Target="embeddings/oleObject102.bin"/><Relationship Id="rId353" Type="http://schemas.openxmlformats.org/officeDocument/2006/relationships/image" Target="media/image129.wmf"/><Relationship Id="rId560" Type="http://schemas.openxmlformats.org/officeDocument/2006/relationships/oleObject" Target="embeddings/oleObject333.bin"/><Relationship Id="rId798" Type="http://schemas.openxmlformats.org/officeDocument/2006/relationships/oleObject" Target="embeddings/oleObject457.bin"/><Relationship Id="rId213" Type="http://schemas.openxmlformats.org/officeDocument/2006/relationships/image" Target="media/image69.wmf"/><Relationship Id="rId420" Type="http://schemas.openxmlformats.org/officeDocument/2006/relationships/oleObject" Target="embeddings/oleObject251.bin"/><Relationship Id="rId658" Type="http://schemas.openxmlformats.org/officeDocument/2006/relationships/image" Target="media/image267.wmf"/><Relationship Id="rId865" Type="http://schemas.openxmlformats.org/officeDocument/2006/relationships/oleObject" Target="embeddings/oleObject494.bin"/><Relationship Id="rId1050" Type="http://schemas.openxmlformats.org/officeDocument/2006/relationships/oleObject" Target="embeddings/oleObject603.bin"/><Relationship Id="rId297" Type="http://schemas.openxmlformats.org/officeDocument/2006/relationships/image" Target="media/image101.wmf"/><Relationship Id="rId518" Type="http://schemas.openxmlformats.org/officeDocument/2006/relationships/image" Target="media/image208.wmf"/><Relationship Id="rId725" Type="http://schemas.openxmlformats.org/officeDocument/2006/relationships/image" Target="media/image298.wmf"/><Relationship Id="rId932" Type="http://schemas.openxmlformats.org/officeDocument/2006/relationships/image" Target="media/image387.wmf"/><Relationship Id="rId157" Type="http://schemas.openxmlformats.org/officeDocument/2006/relationships/image" Target="media/image41.wmf"/><Relationship Id="rId364" Type="http://schemas.openxmlformats.org/officeDocument/2006/relationships/oleObject" Target="embeddings/oleObject223.bin"/><Relationship Id="rId1008" Type="http://schemas.openxmlformats.org/officeDocument/2006/relationships/image" Target="media/image422.wmf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340.bin"/><Relationship Id="rId669" Type="http://schemas.openxmlformats.org/officeDocument/2006/relationships/oleObject" Target="embeddings/oleObject390.bin"/><Relationship Id="rId876" Type="http://schemas.openxmlformats.org/officeDocument/2006/relationships/image" Target="media/image37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43.bin"/><Relationship Id="rId431" Type="http://schemas.openxmlformats.org/officeDocument/2006/relationships/image" Target="media/image168.wmf"/><Relationship Id="rId529" Type="http://schemas.openxmlformats.org/officeDocument/2006/relationships/oleObject" Target="embeddings/oleObject309.bin"/><Relationship Id="rId736" Type="http://schemas.openxmlformats.org/officeDocument/2006/relationships/oleObject" Target="embeddings/oleObject426.bin"/><Relationship Id="rId1061" Type="http://schemas.openxmlformats.org/officeDocument/2006/relationships/image" Target="media/image446.wmf"/><Relationship Id="rId168" Type="http://schemas.openxmlformats.org/officeDocument/2006/relationships/oleObject" Target="embeddings/oleObject115.bin"/><Relationship Id="rId943" Type="http://schemas.openxmlformats.org/officeDocument/2006/relationships/oleObject" Target="embeddings/oleObject546.bin"/><Relationship Id="rId1019" Type="http://schemas.openxmlformats.org/officeDocument/2006/relationships/oleObject" Target="embeddings/oleObject585.bin"/><Relationship Id="rId72" Type="http://schemas.openxmlformats.org/officeDocument/2006/relationships/oleObject" Target="embeddings/oleObject37.bin"/><Relationship Id="rId375" Type="http://schemas.openxmlformats.org/officeDocument/2006/relationships/image" Target="media/image140.wmf"/><Relationship Id="rId582" Type="http://schemas.openxmlformats.org/officeDocument/2006/relationships/image" Target="media/image230.wmf"/><Relationship Id="rId803" Type="http://schemas.openxmlformats.org/officeDocument/2006/relationships/oleObject" Target="embeddings/oleObject460.bin"/><Relationship Id="rId3" Type="http://schemas.openxmlformats.org/officeDocument/2006/relationships/styles" Target="styles.xml"/><Relationship Id="rId235" Type="http://schemas.openxmlformats.org/officeDocument/2006/relationships/oleObject" Target="embeddings/oleObject151.bin"/><Relationship Id="rId442" Type="http://schemas.openxmlformats.org/officeDocument/2006/relationships/oleObject" Target="embeddings/oleObject262.bin"/><Relationship Id="rId887" Type="http://schemas.openxmlformats.org/officeDocument/2006/relationships/image" Target="media/image375.wmf"/><Relationship Id="rId1072" Type="http://schemas.openxmlformats.org/officeDocument/2006/relationships/oleObject" Target="embeddings/oleObject614.bin"/><Relationship Id="rId302" Type="http://schemas.openxmlformats.org/officeDocument/2006/relationships/oleObject" Target="embeddings/oleObject192.bin"/><Relationship Id="rId747" Type="http://schemas.openxmlformats.org/officeDocument/2006/relationships/image" Target="media/image309.wmf"/><Relationship Id="rId954" Type="http://schemas.openxmlformats.org/officeDocument/2006/relationships/oleObject" Target="embeddings/oleObject552.bin"/><Relationship Id="rId83" Type="http://schemas.openxmlformats.org/officeDocument/2006/relationships/oleObject" Target="embeddings/oleObject48.bin"/><Relationship Id="rId179" Type="http://schemas.openxmlformats.org/officeDocument/2006/relationships/image" Target="media/image52.wmf"/><Relationship Id="rId386" Type="http://schemas.openxmlformats.org/officeDocument/2006/relationships/oleObject" Target="embeddings/oleObject234.bin"/><Relationship Id="rId593" Type="http://schemas.openxmlformats.org/officeDocument/2006/relationships/oleObject" Target="embeddings/oleObject351.bin"/><Relationship Id="rId607" Type="http://schemas.openxmlformats.org/officeDocument/2006/relationships/oleObject" Target="embeddings/oleObject358.bin"/><Relationship Id="rId814" Type="http://schemas.openxmlformats.org/officeDocument/2006/relationships/oleObject" Target="embeddings/oleObject467.bin"/><Relationship Id="rId246" Type="http://schemas.openxmlformats.org/officeDocument/2006/relationships/image" Target="media/image83.wmf"/><Relationship Id="rId453" Type="http://schemas.openxmlformats.org/officeDocument/2006/relationships/image" Target="media/image179.wmf"/><Relationship Id="rId660" Type="http://schemas.openxmlformats.org/officeDocument/2006/relationships/image" Target="media/image268.wmf"/><Relationship Id="rId898" Type="http://schemas.openxmlformats.org/officeDocument/2006/relationships/oleObject" Target="embeddings/oleObject511.bin"/><Relationship Id="rId1083" Type="http://schemas.openxmlformats.org/officeDocument/2006/relationships/oleObject" Target="embeddings/oleObject620.bin"/><Relationship Id="rId106" Type="http://schemas.openxmlformats.org/officeDocument/2006/relationships/oleObject" Target="embeddings/oleObject67.bin"/><Relationship Id="rId313" Type="http://schemas.openxmlformats.org/officeDocument/2006/relationships/image" Target="media/image109.wmf"/><Relationship Id="rId758" Type="http://schemas.openxmlformats.org/officeDocument/2006/relationships/oleObject" Target="embeddings/oleObject437.bin"/><Relationship Id="rId965" Type="http://schemas.openxmlformats.org/officeDocument/2006/relationships/oleObject" Target="embeddings/oleObject558.bin"/><Relationship Id="rId10" Type="http://schemas.openxmlformats.org/officeDocument/2006/relationships/image" Target="media/image3.wmf"/><Relationship Id="rId94" Type="http://schemas.openxmlformats.org/officeDocument/2006/relationships/oleObject" Target="embeddings/oleObject59.bin"/><Relationship Id="rId397" Type="http://schemas.openxmlformats.org/officeDocument/2006/relationships/image" Target="media/image151.wmf"/><Relationship Id="rId520" Type="http://schemas.openxmlformats.org/officeDocument/2006/relationships/image" Target="media/image209.wmf"/><Relationship Id="rId618" Type="http://schemas.openxmlformats.org/officeDocument/2006/relationships/image" Target="media/image247.wmf"/><Relationship Id="rId825" Type="http://schemas.openxmlformats.org/officeDocument/2006/relationships/image" Target="media/image345.wmf"/><Relationship Id="rId257" Type="http://schemas.openxmlformats.org/officeDocument/2006/relationships/image" Target="media/image86.wmf"/><Relationship Id="rId464" Type="http://schemas.openxmlformats.org/officeDocument/2006/relationships/oleObject" Target="embeddings/oleObject273.bin"/><Relationship Id="rId1010" Type="http://schemas.openxmlformats.org/officeDocument/2006/relationships/image" Target="media/image423.wmf"/><Relationship Id="rId1094" Type="http://schemas.openxmlformats.org/officeDocument/2006/relationships/oleObject" Target="embeddings/oleObject631.bin"/><Relationship Id="rId1108" Type="http://schemas.openxmlformats.org/officeDocument/2006/relationships/image" Target="media/image462.wmf"/><Relationship Id="rId117" Type="http://schemas.openxmlformats.org/officeDocument/2006/relationships/oleObject" Target="embeddings/oleObject76.bin"/><Relationship Id="rId671" Type="http://schemas.openxmlformats.org/officeDocument/2006/relationships/oleObject" Target="embeddings/oleObject391.bin"/><Relationship Id="rId769" Type="http://schemas.openxmlformats.org/officeDocument/2006/relationships/image" Target="media/image320.wmf"/><Relationship Id="rId976" Type="http://schemas.openxmlformats.org/officeDocument/2006/relationships/image" Target="media/image406.wmf"/><Relationship Id="rId324" Type="http://schemas.openxmlformats.org/officeDocument/2006/relationships/oleObject" Target="embeddings/oleObject203.bin"/><Relationship Id="rId531" Type="http://schemas.openxmlformats.org/officeDocument/2006/relationships/oleObject" Target="embeddings/oleObject310.bin"/><Relationship Id="rId629" Type="http://schemas.openxmlformats.org/officeDocument/2006/relationships/oleObject" Target="embeddings/oleObject370.bin"/><Relationship Id="rId836" Type="http://schemas.openxmlformats.org/officeDocument/2006/relationships/image" Target="media/image350.wmf"/><Relationship Id="rId1021" Type="http://schemas.openxmlformats.org/officeDocument/2006/relationships/oleObject" Target="embeddings/oleObject586.bin"/><Relationship Id="rId903" Type="http://schemas.openxmlformats.org/officeDocument/2006/relationships/image" Target="media/image383.wmf"/><Relationship Id="rId32" Type="http://schemas.openxmlformats.org/officeDocument/2006/relationships/image" Target="media/image12.wmf"/><Relationship Id="rId181" Type="http://schemas.openxmlformats.org/officeDocument/2006/relationships/image" Target="media/image53.wmf"/><Relationship Id="rId279" Type="http://schemas.openxmlformats.org/officeDocument/2006/relationships/oleObject" Target="embeddings/oleObject177.bin"/><Relationship Id="rId486" Type="http://schemas.openxmlformats.org/officeDocument/2006/relationships/image" Target="media/image192.wmf"/><Relationship Id="rId693" Type="http://schemas.openxmlformats.org/officeDocument/2006/relationships/oleObject" Target="embeddings/oleObject402.bin"/><Relationship Id="rId139" Type="http://schemas.openxmlformats.org/officeDocument/2006/relationships/oleObject" Target="embeddings/oleObject95.bin"/><Relationship Id="rId346" Type="http://schemas.openxmlformats.org/officeDocument/2006/relationships/oleObject" Target="embeddings/oleObject214.bin"/><Relationship Id="rId553" Type="http://schemas.openxmlformats.org/officeDocument/2006/relationships/oleObject" Target="embeddings/oleObject326.bin"/><Relationship Id="rId760" Type="http://schemas.openxmlformats.org/officeDocument/2006/relationships/oleObject" Target="embeddings/oleObject438.bin"/><Relationship Id="rId998" Type="http://schemas.openxmlformats.org/officeDocument/2006/relationships/image" Target="media/image417.wmf"/><Relationship Id="rId206" Type="http://schemas.openxmlformats.org/officeDocument/2006/relationships/oleObject" Target="embeddings/oleObject134.bin"/><Relationship Id="rId413" Type="http://schemas.openxmlformats.org/officeDocument/2006/relationships/image" Target="media/image159.wmf"/><Relationship Id="rId858" Type="http://schemas.openxmlformats.org/officeDocument/2006/relationships/image" Target="media/image361.wmf"/><Relationship Id="rId1043" Type="http://schemas.openxmlformats.org/officeDocument/2006/relationships/oleObject" Target="embeddings/oleObject597.bin"/><Relationship Id="rId620" Type="http://schemas.openxmlformats.org/officeDocument/2006/relationships/image" Target="media/image248.wmf"/><Relationship Id="rId718" Type="http://schemas.openxmlformats.org/officeDocument/2006/relationships/oleObject" Target="embeddings/oleObject417.bin"/><Relationship Id="rId925" Type="http://schemas.openxmlformats.org/officeDocument/2006/relationships/oleObject" Target="embeddings/oleObject533.bin"/><Relationship Id="rId1110" Type="http://schemas.openxmlformats.org/officeDocument/2006/relationships/header" Target="header1.xml"/><Relationship Id="rId54" Type="http://schemas.openxmlformats.org/officeDocument/2006/relationships/image" Target="media/image23.wmf"/><Relationship Id="rId270" Type="http://schemas.openxmlformats.org/officeDocument/2006/relationships/oleObject" Target="embeddings/oleObject171.bin"/><Relationship Id="rId130" Type="http://schemas.openxmlformats.org/officeDocument/2006/relationships/oleObject" Target="embeddings/oleObject87.bin"/><Relationship Id="rId368" Type="http://schemas.openxmlformats.org/officeDocument/2006/relationships/oleObject" Target="embeddings/oleObject225.bin"/><Relationship Id="rId575" Type="http://schemas.openxmlformats.org/officeDocument/2006/relationships/oleObject" Target="embeddings/oleObject342.bin"/><Relationship Id="rId782" Type="http://schemas.openxmlformats.org/officeDocument/2006/relationships/oleObject" Target="embeddings/oleObject449.bin"/><Relationship Id="rId228" Type="http://schemas.openxmlformats.org/officeDocument/2006/relationships/oleObject" Target="embeddings/oleObject145.bin"/><Relationship Id="rId435" Type="http://schemas.openxmlformats.org/officeDocument/2006/relationships/image" Target="media/image170.wmf"/><Relationship Id="rId642" Type="http://schemas.openxmlformats.org/officeDocument/2006/relationships/image" Target="media/image259.wmf"/><Relationship Id="rId1065" Type="http://schemas.openxmlformats.org/officeDocument/2006/relationships/image" Target="media/image448.wmf"/><Relationship Id="rId502" Type="http://schemas.openxmlformats.org/officeDocument/2006/relationships/image" Target="media/image200.wmf"/><Relationship Id="rId947" Type="http://schemas.openxmlformats.org/officeDocument/2006/relationships/image" Target="media/image392.wmf"/><Relationship Id="rId76" Type="http://schemas.openxmlformats.org/officeDocument/2006/relationships/oleObject" Target="embeddings/oleObject41.bin"/><Relationship Id="rId807" Type="http://schemas.openxmlformats.org/officeDocument/2006/relationships/oleObject" Target="embeddings/oleObject462.bin"/><Relationship Id="rId292" Type="http://schemas.openxmlformats.org/officeDocument/2006/relationships/oleObject" Target="embeddings/oleObject185.bin"/><Relationship Id="rId597" Type="http://schemas.openxmlformats.org/officeDocument/2006/relationships/oleObject" Target="embeddings/oleObject353.bin"/><Relationship Id="rId152" Type="http://schemas.openxmlformats.org/officeDocument/2006/relationships/oleObject" Target="embeddings/oleObject107.bin"/><Relationship Id="rId457" Type="http://schemas.openxmlformats.org/officeDocument/2006/relationships/image" Target="media/image181.wmf"/><Relationship Id="rId1087" Type="http://schemas.openxmlformats.org/officeDocument/2006/relationships/oleObject" Target="embeddings/oleObject624.bin"/><Relationship Id="rId664" Type="http://schemas.openxmlformats.org/officeDocument/2006/relationships/image" Target="media/image270.wmf"/><Relationship Id="rId871" Type="http://schemas.openxmlformats.org/officeDocument/2006/relationships/oleObject" Target="embeddings/oleObject497.bin"/><Relationship Id="rId969" Type="http://schemas.openxmlformats.org/officeDocument/2006/relationships/oleObject" Target="embeddings/oleObject56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6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809A27-3F60-4F59-92C6-9C8AF27DC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27</TotalTime>
  <Pages>18</Pages>
  <Words>3073</Words>
  <Characters>17522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2021-06-20T04:09:00Z</cp:lastPrinted>
  <dcterms:created xsi:type="dcterms:W3CDTF">2021-06-20T10:51:00Z</dcterms:created>
  <dcterms:modified xsi:type="dcterms:W3CDTF">2021-06-21T03:43:00Z</dcterms:modified>
</cp:coreProperties>
</file>